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12C" w:rsidRDefault="0029512C" w:rsidP="005E6B0D">
      <w:pPr>
        <w:tabs>
          <w:tab w:val="left" w:pos="4665"/>
          <w:tab w:val="center" w:pos="5342"/>
        </w:tabs>
      </w:pPr>
    </w:p>
    <w:p w:rsidR="0029512C" w:rsidRDefault="0029512C" w:rsidP="002B211A">
      <w:pPr>
        <w:widowControl w:val="0"/>
        <w:autoSpaceDE w:val="0"/>
        <w:autoSpaceDN w:val="0"/>
        <w:adjustRightInd w:val="0"/>
        <w:spacing w:after="0"/>
        <w:jc w:val="center"/>
        <w:rPr>
          <w:rFonts w:ascii="Times New Roman" w:hAnsi="Times New Roman" w:cs="Times New Roman"/>
          <w:b/>
          <w:bCs/>
          <w:sz w:val="28"/>
          <w:szCs w:val="28"/>
        </w:rPr>
      </w:pPr>
    </w:p>
    <w:p w:rsidR="0029512C" w:rsidRPr="0007278D" w:rsidRDefault="0029512C" w:rsidP="002B211A">
      <w:pPr>
        <w:widowControl w:val="0"/>
        <w:autoSpaceDE w:val="0"/>
        <w:autoSpaceDN w:val="0"/>
        <w:adjustRightInd w:val="0"/>
        <w:spacing w:after="0"/>
        <w:jc w:val="center"/>
        <w:rPr>
          <w:rFonts w:ascii="Times New Roman" w:hAnsi="Times New Roman" w:cs="Times New Roman"/>
          <w:b/>
          <w:bCs/>
          <w:sz w:val="12"/>
          <w:szCs w:val="12"/>
        </w:rPr>
      </w:pPr>
    </w:p>
    <w:p w:rsidR="0029512C" w:rsidRPr="00A252BF" w:rsidRDefault="0029512C" w:rsidP="002B211A">
      <w:pPr>
        <w:widowControl w:val="0"/>
        <w:autoSpaceDE w:val="0"/>
        <w:autoSpaceDN w:val="0"/>
        <w:adjustRightInd w:val="0"/>
        <w:spacing w:after="0"/>
        <w:jc w:val="center"/>
        <w:rPr>
          <w:rFonts w:ascii="Times New Roman" w:hAnsi="Times New Roman" w:cs="Times New Roman"/>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style="position:absolute;left:0;text-align:left;margin-left:286.5pt;margin-top:34.5pt;width:44.25pt;height:40.5pt;z-index:-251658240;visibility:visible;mso-position-horizontal-relative:page;mso-position-vertical-relative:page" o:allowincell="f">
            <v:imagedata r:id="rId7" o:title="" chromakey="white"/>
            <w10:wrap anchorx="page" anchory="page"/>
          </v:shape>
        </w:pict>
      </w:r>
      <w:r w:rsidRPr="00A252BF">
        <w:rPr>
          <w:rFonts w:ascii="Times New Roman" w:hAnsi="Times New Roman" w:cs="Times New Roman"/>
          <w:b/>
          <w:bCs/>
          <w:sz w:val="28"/>
          <w:szCs w:val="28"/>
        </w:rPr>
        <w:t>JAWAHARLAL NEHRU TECHNOLOGICAL UNIVERSITY HYDERABAD</w:t>
      </w:r>
    </w:p>
    <w:p w:rsidR="0029512C" w:rsidRPr="00A252BF" w:rsidRDefault="0029512C" w:rsidP="002B211A">
      <w:pPr>
        <w:widowControl w:val="0"/>
        <w:autoSpaceDE w:val="0"/>
        <w:autoSpaceDN w:val="0"/>
        <w:adjustRightInd w:val="0"/>
        <w:spacing w:after="0" w:line="237" w:lineRule="auto"/>
        <w:ind w:left="2980"/>
        <w:rPr>
          <w:rFonts w:ascii="Times New Roman" w:hAnsi="Times New Roman" w:cs="Times New Roman"/>
          <w:sz w:val="28"/>
          <w:szCs w:val="28"/>
        </w:rPr>
      </w:pPr>
      <w:r>
        <w:rPr>
          <w:rFonts w:ascii="Times New Roman" w:hAnsi="Times New Roman" w:cs="Times New Roman"/>
          <w:sz w:val="28"/>
          <w:szCs w:val="28"/>
        </w:rPr>
        <w:t xml:space="preserve">     </w:t>
      </w:r>
      <w:r w:rsidRPr="00A252BF">
        <w:rPr>
          <w:rFonts w:ascii="Times New Roman" w:hAnsi="Times New Roman" w:cs="Times New Roman"/>
          <w:sz w:val="28"/>
          <w:szCs w:val="28"/>
        </w:rPr>
        <w:t>Kukatpally, Hyderabad - 500 085</w:t>
      </w:r>
    </w:p>
    <w:p w:rsidR="0029512C" w:rsidRPr="0007278D" w:rsidRDefault="0029512C" w:rsidP="0007278D">
      <w:pPr>
        <w:widowControl w:val="0"/>
        <w:autoSpaceDE w:val="0"/>
        <w:autoSpaceDN w:val="0"/>
        <w:adjustRightInd w:val="0"/>
        <w:spacing w:after="0"/>
        <w:ind w:left="-270"/>
        <w:jc w:val="center"/>
        <w:rPr>
          <w:rFonts w:ascii="Times New Roman" w:hAnsi="Times New Roman" w:cs="Times New Roman"/>
          <w:b/>
          <w:bCs/>
          <w:sz w:val="18"/>
          <w:szCs w:val="18"/>
        </w:rPr>
      </w:pPr>
      <w:r w:rsidRPr="0007278D">
        <w:rPr>
          <w:rFonts w:ascii="Times New Roman" w:hAnsi="Times New Roman" w:cs="Times New Roman"/>
          <w:b/>
          <w:bCs/>
          <w:sz w:val="18"/>
          <w:szCs w:val="18"/>
        </w:rPr>
        <w:t xml:space="preserve">NOTIFICATION FOR B.TECH II, III &amp; IV YEAR I SEM </w:t>
      </w:r>
      <w:r>
        <w:rPr>
          <w:rFonts w:ascii="Times New Roman" w:hAnsi="Times New Roman" w:cs="Times New Roman"/>
          <w:b/>
          <w:bCs/>
          <w:sz w:val="18"/>
          <w:szCs w:val="18"/>
        </w:rPr>
        <w:t xml:space="preserve">&amp; II &amp; </w:t>
      </w:r>
      <w:r w:rsidRPr="0007278D">
        <w:rPr>
          <w:rFonts w:ascii="Times New Roman" w:hAnsi="Times New Roman" w:cs="Times New Roman"/>
          <w:b/>
          <w:bCs/>
          <w:sz w:val="18"/>
          <w:szCs w:val="18"/>
        </w:rPr>
        <w:t>III YEAR II SEM REGULAR/SUPPLY EXAMINATIONS, Nov/Dec-2017</w:t>
      </w:r>
    </w:p>
    <w:p w:rsidR="0029512C" w:rsidRPr="00BF06E1" w:rsidRDefault="0029512C" w:rsidP="0007278D">
      <w:pPr>
        <w:widowControl w:val="0"/>
        <w:autoSpaceDE w:val="0"/>
        <w:autoSpaceDN w:val="0"/>
        <w:adjustRightInd w:val="0"/>
        <w:spacing w:after="0"/>
        <w:ind w:right="-205"/>
        <w:jc w:val="center"/>
        <w:rPr>
          <w:rFonts w:ascii="Times New Roman" w:hAnsi="Times New Roman" w:cs="Times New Roman"/>
          <w:b/>
          <w:bCs/>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81"/>
        <w:gridCol w:w="9939"/>
      </w:tblGrid>
      <w:tr w:rsidR="0029512C" w:rsidRPr="00004519">
        <w:trPr>
          <w:gridAfter w:val="1"/>
          <w:wAfter w:w="4832" w:type="dxa"/>
        </w:trPr>
        <w:tc>
          <w:tcPr>
            <w:tcW w:w="681" w:type="dxa"/>
          </w:tcPr>
          <w:p w:rsidR="0029512C" w:rsidRPr="00004519" w:rsidRDefault="0029512C" w:rsidP="00004519">
            <w:pPr>
              <w:widowControl w:val="0"/>
              <w:autoSpaceDE w:val="0"/>
              <w:autoSpaceDN w:val="0"/>
              <w:adjustRightInd w:val="0"/>
              <w:spacing w:after="0" w:line="240" w:lineRule="auto"/>
              <w:jc w:val="center"/>
              <w:rPr>
                <w:rFonts w:ascii="Times New Roman" w:hAnsi="Times New Roman" w:cs="Times New Roman"/>
                <w:b/>
                <w:bCs/>
              </w:rPr>
            </w:pPr>
            <w:r w:rsidRPr="00004519">
              <w:rPr>
                <w:rFonts w:ascii="Times New Roman" w:hAnsi="Times New Roman" w:cs="Times New Roman"/>
                <w:b/>
                <w:bCs/>
              </w:rPr>
              <w:t>FOR</w:t>
            </w:r>
          </w:p>
        </w:tc>
      </w:tr>
      <w:tr w:rsidR="0029512C" w:rsidRPr="00004519">
        <w:trPr>
          <w:trHeight w:val="6587"/>
        </w:trPr>
        <w:tc>
          <w:tcPr>
            <w:tcW w:w="10620" w:type="dxa"/>
            <w:gridSpan w:val="2"/>
          </w:tcPr>
          <w:p w:rsidR="0029512C" w:rsidRPr="00004519" w:rsidRDefault="0029512C" w:rsidP="00004519">
            <w:pPr>
              <w:widowControl w:val="0"/>
              <w:autoSpaceDE w:val="0"/>
              <w:autoSpaceDN w:val="0"/>
              <w:adjustRightInd w:val="0"/>
              <w:spacing w:after="0" w:line="239" w:lineRule="auto"/>
              <w:rPr>
                <w:rFonts w:ascii="Times New Roman" w:hAnsi="Times New Roman" w:cs="Times New Roman"/>
                <w:b/>
                <w:bCs/>
                <w:sz w:val="20"/>
                <w:szCs w:val="20"/>
              </w:rPr>
            </w:pPr>
            <w:r w:rsidRPr="00004519">
              <w:rPr>
                <w:rFonts w:ascii="Times New Roman" w:hAnsi="Times New Roman" w:cs="Times New Roman"/>
                <w:b/>
                <w:bCs/>
                <w:sz w:val="20"/>
                <w:szCs w:val="20"/>
              </w:rPr>
              <w:t xml:space="preserve"> </w:t>
            </w:r>
          </w:p>
          <w:p w:rsidR="0029512C" w:rsidRPr="00004519" w:rsidRDefault="0029512C" w:rsidP="00004519">
            <w:pPr>
              <w:widowControl w:val="0"/>
              <w:autoSpaceDE w:val="0"/>
              <w:autoSpaceDN w:val="0"/>
              <w:adjustRightInd w:val="0"/>
              <w:spacing w:after="0" w:line="239" w:lineRule="auto"/>
              <w:rPr>
                <w:rFonts w:ascii="Times New Roman" w:hAnsi="Times New Roman" w:cs="Times New Roman"/>
                <w:b/>
                <w:bCs/>
                <w:sz w:val="20"/>
                <w:szCs w:val="20"/>
              </w:rPr>
            </w:pPr>
            <w:r w:rsidRPr="00004519">
              <w:rPr>
                <w:rFonts w:ascii="Times New Roman" w:hAnsi="Times New Roman" w:cs="Times New Roman"/>
                <w:b/>
                <w:bCs/>
                <w:sz w:val="20"/>
                <w:szCs w:val="20"/>
              </w:rPr>
              <w:t xml:space="preserve">    B.TECH - II YEAR - I SEMESTER REGULAR EXAMINATIONS (R16 ) REGULATIONS</w:t>
            </w:r>
          </w:p>
          <w:p w:rsidR="0029512C" w:rsidRPr="00004519" w:rsidRDefault="0029512C" w:rsidP="00004519">
            <w:pPr>
              <w:widowControl w:val="0"/>
              <w:autoSpaceDE w:val="0"/>
              <w:autoSpaceDN w:val="0"/>
              <w:adjustRightInd w:val="0"/>
              <w:spacing w:after="0" w:line="239" w:lineRule="auto"/>
              <w:rPr>
                <w:rFonts w:ascii="Times New Roman" w:hAnsi="Times New Roman" w:cs="Times New Roman"/>
                <w:b/>
                <w:bCs/>
                <w:sz w:val="20"/>
                <w:szCs w:val="20"/>
              </w:rPr>
            </w:pPr>
            <w:r w:rsidRPr="00004519">
              <w:rPr>
                <w:rFonts w:ascii="Times New Roman" w:hAnsi="Times New Roman" w:cs="Times New Roman"/>
                <w:i/>
                <w:iCs/>
                <w:sz w:val="18"/>
                <w:szCs w:val="18"/>
              </w:rPr>
              <w:t xml:space="preserve">            [For R16 – 2016 REGULAR ADMITTED BATCHES AND  2017 LATERAL  ENTRY ADMITTED    BATCHES ONLY ]</w:t>
            </w:r>
          </w:p>
          <w:p w:rsidR="0029512C" w:rsidRPr="00004519" w:rsidRDefault="0029512C" w:rsidP="00004519">
            <w:pPr>
              <w:widowControl w:val="0"/>
              <w:autoSpaceDE w:val="0"/>
              <w:autoSpaceDN w:val="0"/>
              <w:adjustRightInd w:val="0"/>
              <w:spacing w:after="0" w:line="239" w:lineRule="auto"/>
              <w:rPr>
                <w:rFonts w:ascii="Times New Roman" w:hAnsi="Times New Roman" w:cs="Times New Roman"/>
                <w:b/>
                <w:bCs/>
                <w:sz w:val="20"/>
                <w:szCs w:val="20"/>
              </w:rPr>
            </w:pPr>
            <w:r w:rsidRPr="00004519">
              <w:rPr>
                <w:rFonts w:ascii="Times New Roman" w:hAnsi="Times New Roman" w:cs="Times New Roman"/>
                <w:b/>
                <w:bCs/>
                <w:sz w:val="20"/>
                <w:szCs w:val="20"/>
              </w:rPr>
              <w:t xml:space="preserve">     B.TECH - II YEAR - I SEMESTER SUPPLEMENTARY EXAMINATIONS (R15/R13/R09/R07 ) REGULATIONS</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[For R15 – 2015 REGULAR ADMITTED BATCHES AND  2016 LATERAL  ENTRY ADMITTED    BATCHES ONLY AND</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R13- 2013, 2014 REGULAR ADMITTED   BATCHES AND 2014,2015 LATERAL  ENTRY ADMITTED   BATCHES ONLY</w:t>
            </w:r>
          </w:p>
          <w:p w:rsidR="0029512C" w:rsidRPr="00004519" w:rsidRDefault="0029512C" w:rsidP="00004519">
            <w:pPr>
              <w:widowControl w:val="0"/>
              <w:autoSpaceDE w:val="0"/>
              <w:autoSpaceDN w:val="0"/>
              <w:adjustRightInd w:val="0"/>
              <w:spacing w:after="0" w:line="208" w:lineRule="auto"/>
              <w:rPr>
                <w:rFonts w:ascii="Times New Roman" w:hAnsi="Times New Roman" w:cs="Times New Roman"/>
                <w:i/>
                <w:iCs/>
                <w:sz w:val="18"/>
                <w:szCs w:val="18"/>
              </w:rPr>
            </w:pPr>
            <w:r w:rsidRPr="00004519">
              <w:rPr>
                <w:rFonts w:ascii="Times New Roman" w:hAnsi="Times New Roman" w:cs="Times New Roman"/>
                <w:i/>
                <w:iCs/>
                <w:sz w:val="18"/>
                <w:szCs w:val="18"/>
              </w:rPr>
              <w:t>R09- 2009,2010,2011,2012 REGULAR ADMITTED BATCHES AND 2010,2011,2012,2013 LATERAL  ENTRY ADMITTED   BATCHES ONLY</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AND R07- 2008 REGULAR ADMITTED  BATCHES  ONLY ]</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p>
          <w:p w:rsidR="0029512C" w:rsidRPr="00004519" w:rsidRDefault="0029512C" w:rsidP="00004519">
            <w:pPr>
              <w:tabs>
                <w:tab w:val="left" w:pos="1035"/>
              </w:tabs>
              <w:spacing w:after="0" w:line="240" w:lineRule="auto"/>
              <w:rPr>
                <w:rFonts w:ascii="Times New Roman" w:hAnsi="Times New Roman" w:cs="Times New Roman"/>
                <w:b/>
                <w:bCs/>
                <w:sz w:val="20"/>
                <w:szCs w:val="20"/>
              </w:rPr>
            </w:pPr>
            <w:r w:rsidRPr="00004519">
              <w:rPr>
                <w:rFonts w:ascii="Times New Roman" w:hAnsi="Times New Roman" w:cs="Times New Roman"/>
                <w:b/>
                <w:bCs/>
                <w:sz w:val="20"/>
                <w:szCs w:val="20"/>
              </w:rPr>
              <w:t xml:space="preserve">    B.TECH - III YEAR - I SEMESTER REGULAR EXAMINATIONS (R15 ) REGULATIONS</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 xml:space="preserve">[For R15-2015 REGULAR ADMITTED BATCHES AND 2016 LATERAL  ENTRY ADMITTED    BATCHES ONLY] </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p>
          <w:p w:rsidR="0029512C" w:rsidRPr="00004519" w:rsidRDefault="0029512C" w:rsidP="00004519">
            <w:pPr>
              <w:widowControl w:val="0"/>
              <w:autoSpaceDE w:val="0"/>
              <w:autoSpaceDN w:val="0"/>
              <w:adjustRightInd w:val="0"/>
              <w:spacing w:after="0" w:line="239" w:lineRule="auto"/>
              <w:rPr>
                <w:rFonts w:ascii="Times New Roman" w:hAnsi="Times New Roman" w:cs="Times New Roman"/>
                <w:sz w:val="24"/>
                <w:szCs w:val="24"/>
              </w:rPr>
            </w:pPr>
            <w:r w:rsidRPr="00004519">
              <w:rPr>
                <w:rFonts w:ascii="Times New Roman" w:hAnsi="Times New Roman" w:cs="Times New Roman"/>
                <w:b/>
                <w:bCs/>
                <w:sz w:val="20"/>
                <w:szCs w:val="20"/>
              </w:rPr>
              <w:t xml:space="preserve">    B.TECH - III YEAR - I SEMESTER SUPPLEMENTARY EXAMINATIONS (R13/R09/R07 ) REGULATIONS.</w:t>
            </w:r>
          </w:p>
          <w:p w:rsidR="0029512C" w:rsidRPr="00004519" w:rsidRDefault="0029512C" w:rsidP="00004519">
            <w:pPr>
              <w:widowControl w:val="0"/>
              <w:autoSpaceDE w:val="0"/>
              <w:autoSpaceDN w:val="0"/>
              <w:adjustRightInd w:val="0"/>
              <w:spacing w:after="0" w:line="19" w:lineRule="exact"/>
              <w:rPr>
                <w:rFonts w:ascii="Times New Roman" w:hAnsi="Times New Roman" w:cs="Times New Roman"/>
                <w:sz w:val="24"/>
                <w:szCs w:val="24"/>
              </w:rPr>
            </w:pP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[For R13-2013,2014 REGULAR ADMITTED BATCHES AND  2014 ,2015 LATERAL  ENTRY ADMITTED    BATCHES ONLY AND</w:t>
            </w:r>
          </w:p>
          <w:p w:rsidR="0029512C" w:rsidRPr="00004519" w:rsidRDefault="0029512C" w:rsidP="00004519">
            <w:pPr>
              <w:widowControl w:val="0"/>
              <w:autoSpaceDE w:val="0"/>
              <w:autoSpaceDN w:val="0"/>
              <w:adjustRightInd w:val="0"/>
              <w:spacing w:after="0" w:line="208" w:lineRule="auto"/>
              <w:rPr>
                <w:rFonts w:ascii="Times New Roman" w:hAnsi="Times New Roman" w:cs="Times New Roman"/>
                <w:i/>
                <w:iCs/>
                <w:sz w:val="18"/>
                <w:szCs w:val="18"/>
              </w:rPr>
            </w:pPr>
            <w:r w:rsidRPr="00004519">
              <w:rPr>
                <w:rFonts w:ascii="Times New Roman" w:hAnsi="Times New Roman" w:cs="Times New Roman"/>
                <w:i/>
                <w:iCs/>
                <w:sz w:val="18"/>
                <w:szCs w:val="18"/>
              </w:rPr>
              <w:t>R09-2009,2010,2011,2012  REGULAR ADMITTED BATCHES AND  2010,2011,2012,2013 LATERAL  ENTRY ADMITTED   BATCHES ONLY</w:t>
            </w:r>
          </w:p>
          <w:p w:rsidR="0029512C" w:rsidRPr="00004519" w:rsidRDefault="0029512C" w:rsidP="00004519">
            <w:pPr>
              <w:widowControl w:val="0"/>
              <w:autoSpaceDE w:val="0"/>
              <w:autoSpaceDN w:val="0"/>
              <w:adjustRightInd w:val="0"/>
              <w:spacing w:after="0" w:line="208" w:lineRule="auto"/>
              <w:rPr>
                <w:rFonts w:ascii="Times New Roman" w:hAnsi="Times New Roman" w:cs="Times New Roman"/>
                <w:i/>
                <w:iCs/>
                <w:sz w:val="18"/>
                <w:szCs w:val="18"/>
              </w:rPr>
            </w:pPr>
            <w:r w:rsidRPr="00004519">
              <w:rPr>
                <w:rFonts w:ascii="Times New Roman" w:hAnsi="Times New Roman" w:cs="Times New Roman"/>
                <w:i/>
                <w:iCs/>
                <w:sz w:val="18"/>
                <w:szCs w:val="18"/>
              </w:rPr>
              <w:t>R07-  2008   REGULAR ADMITTED BATCHES ONLY ]</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p>
          <w:p w:rsidR="0029512C" w:rsidRPr="00004519" w:rsidRDefault="0029512C" w:rsidP="00004519">
            <w:pPr>
              <w:widowControl w:val="0"/>
              <w:autoSpaceDE w:val="0"/>
              <w:autoSpaceDN w:val="0"/>
              <w:adjustRightInd w:val="0"/>
              <w:spacing w:after="0" w:line="239" w:lineRule="auto"/>
              <w:rPr>
                <w:rFonts w:ascii="Times New Roman" w:hAnsi="Times New Roman" w:cs="Times New Roman"/>
                <w:b/>
                <w:bCs/>
                <w:sz w:val="20"/>
                <w:szCs w:val="20"/>
              </w:rPr>
            </w:pPr>
            <w:r w:rsidRPr="00004519">
              <w:rPr>
                <w:rFonts w:ascii="Times New Roman" w:hAnsi="Times New Roman" w:cs="Times New Roman"/>
                <w:b/>
                <w:bCs/>
                <w:sz w:val="20"/>
                <w:szCs w:val="20"/>
              </w:rPr>
              <w:t>B.TECH - IV YEAR - I SEMESTER REGULAR/ SUPPLEMENTARY EXAMINATIONS (R13) REGULATIONS</w:t>
            </w:r>
          </w:p>
          <w:p w:rsidR="0029512C" w:rsidRPr="00004519" w:rsidRDefault="0029512C" w:rsidP="00004519">
            <w:pPr>
              <w:widowControl w:val="0"/>
              <w:autoSpaceDE w:val="0"/>
              <w:autoSpaceDN w:val="0"/>
              <w:adjustRightInd w:val="0"/>
              <w:spacing w:after="0" w:line="208" w:lineRule="auto"/>
              <w:rPr>
                <w:rFonts w:ascii="Times New Roman" w:hAnsi="Times New Roman" w:cs="Times New Roman"/>
                <w:b/>
                <w:bCs/>
                <w:sz w:val="20"/>
                <w:szCs w:val="20"/>
              </w:rPr>
            </w:pPr>
            <w:r w:rsidRPr="00004519">
              <w:rPr>
                <w:rFonts w:ascii="Times New Roman" w:hAnsi="Times New Roman" w:cs="Times New Roman"/>
                <w:i/>
                <w:iCs/>
                <w:sz w:val="18"/>
                <w:szCs w:val="18"/>
              </w:rPr>
              <w:t>[For R13-2013, 2014 REGULAR ADMITTED BATCHES AND  2014, 2015  LATERAL  ENTRY ADMITTED    BATCHES ONLY AND</w:t>
            </w:r>
          </w:p>
          <w:p w:rsidR="0029512C" w:rsidRPr="00004519" w:rsidRDefault="0029512C" w:rsidP="00004519">
            <w:pPr>
              <w:widowControl w:val="0"/>
              <w:autoSpaceDE w:val="0"/>
              <w:autoSpaceDN w:val="0"/>
              <w:adjustRightInd w:val="0"/>
              <w:spacing w:after="0" w:line="239" w:lineRule="auto"/>
              <w:rPr>
                <w:rFonts w:ascii="Times New Roman" w:hAnsi="Times New Roman" w:cs="Times New Roman"/>
                <w:sz w:val="24"/>
                <w:szCs w:val="24"/>
              </w:rPr>
            </w:pPr>
            <w:r w:rsidRPr="00004519">
              <w:rPr>
                <w:rFonts w:ascii="Times New Roman" w:hAnsi="Times New Roman" w:cs="Times New Roman"/>
                <w:b/>
                <w:bCs/>
                <w:sz w:val="20"/>
                <w:szCs w:val="20"/>
              </w:rPr>
              <w:t>B.TECH - IV YEAR - I SEMESTER SUPPLEMENTARY EXAMINATIONS(R09/R07 ) REGULATIONS.</w:t>
            </w:r>
          </w:p>
          <w:p w:rsidR="0029512C" w:rsidRPr="00004519" w:rsidRDefault="0029512C" w:rsidP="00004519">
            <w:pPr>
              <w:widowControl w:val="0"/>
              <w:autoSpaceDE w:val="0"/>
              <w:autoSpaceDN w:val="0"/>
              <w:adjustRightInd w:val="0"/>
              <w:spacing w:after="0" w:line="19" w:lineRule="exact"/>
              <w:rPr>
                <w:rFonts w:ascii="Times New Roman" w:hAnsi="Times New Roman" w:cs="Times New Roman"/>
                <w:sz w:val="24"/>
                <w:szCs w:val="24"/>
              </w:rPr>
            </w:pPr>
          </w:p>
          <w:p w:rsidR="0029512C" w:rsidRPr="00004519" w:rsidRDefault="0029512C" w:rsidP="00004519">
            <w:pPr>
              <w:widowControl w:val="0"/>
              <w:autoSpaceDE w:val="0"/>
              <w:autoSpaceDN w:val="0"/>
              <w:adjustRightInd w:val="0"/>
              <w:spacing w:after="0" w:line="208" w:lineRule="auto"/>
              <w:rPr>
                <w:rFonts w:ascii="Times New Roman" w:hAnsi="Times New Roman" w:cs="Times New Roman"/>
                <w:i/>
                <w:iCs/>
                <w:sz w:val="18"/>
                <w:szCs w:val="18"/>
              </w:rPr>
            </w:pPr>
            <w:r w:rsidRPr="00004519">
              <w:rPr>
                <w:rFonts w:ascii="Times New Roman" w:hAnsi="Times New Roman" w:cs="Times New Roman"/>
                <w:i/>
                <w:iCs/>
                <w:sz w:val="18"/>
                <w:szCs w:val="18"/>
              </w:rPr>
              <w:t>R09-2009,2010,2011,2012  REGULAR ADMITTED BATCHES AND  2010,2011,2012,2013 LATERAL  ENTRY ADMITTED   BATCHES ONLY</w:t>
            </w:r>
          </w:p>
          <w:p w:rsidR="0029512C" w:rsidRPr="00004519" w:rsidRDefault="0029512C" w:rsidP="00004519">
            <w:pPr>
              <w:widowControl w:val="0"/>
              <w:autoSpaceDE w:val="0"/>
              <w:autoSpaceDN w:val="0"/>
              <w:adjustRightInd w:val="0"/>
              <w:spacing w:after="0" w:line="208" w:lineRule="auto"/>
              <w:rPr>
                <w:rFonts w:ascii="Times New Roman" w:hAnsi="Times New Roman" w:cs="Times New Roman"/>
                <w:i/>
                <w:iCs/>
                <w:sz w:val="18"/>
                <w:szCs w:val="18"/>
              </w:rPr>
            </w:pPr>
            <w:r w:rsidRPr="00004519">
              <w:rPr>
                <w:rFonts w:ascii="Times New Roman" w:hAnsi="Times New Roman" w:cs="Times New Roman"/>
                <w:i/>
                <w:iCs/>
                <w:sz w:val="18"/>
                <w:szCs w:val="18"/>
              </w:rPr>
              <w:t>R07- 2008   REGULAR ADMITTED BATCHES ONLY ]</w:t>
            </w:r>
          </w:p>
          <w:p w:rsidR="0029512C" w:rsidRPr="00004519" w:rsidRDefault="0029512C" w:rsidP="00004519">
            <w:pPr>
              <w:widowControl w:val="0"/>
              <w:autoSpaceDE w:val="0"/>
              <w:autoSpaceDN w:val="0"/>
              <w:adjustRightInd w:val="0"/>
              <w:spacing w:after="0" w:line="208" w:lineRule="auto"/>
              <w:rPr>
                <w:rFonts w:ascii="Times New Roman" w:hAnsi="Times New Roman" w:cs="Times New Roman"/>
                <w:i/>
                <w:iCs/>
                <w:sz w:val="18"/>
                <w:szCs w:val="18"/>
              </w:rPr>
            </w:pPr>
          </w:p>
          <w:p w:rsidR="0029512C" w:rsidRPr="00004519" w:rsidRDefault="0029512C" w:rsidP="00004519">
            <w:pPr>
              <w:widowControl w:val="0"/>
              <w:autoSpaceDE w:val="0"/>
              <w:autoSpaceDN w:val="0"/>
              <w:adjustRightInd w:val="0"/>
              <w:spacing w:after="0" w:line="239" w:lineRule="auto"/>
              <w:rPr>
                <w:rFonts w:ascii="Times New Roman" w:hAnsi="Times New Roman" w:cs="Times New Roman"/>
                <w:b/>
                <w:bCs/>
                <w:sz w:val="20"/>
                <w:szCs w:val="20"/>
              </w:rPr>
            </w:pPr>
            <w:r w:rsidRPr="00004519">
              <w:rPr>
                <w:rFonts w:ascii="Times New Roman" w:hAnsi="Times New Roman" w:cs="Times New Roman"/>
                <w:b/>
                <w:bCs/>
                <w:sz w:val="20"/>
                <w:szCs w:val="20"/>
              </w:rPr>
              <w:t>B.TECH - II YEAR - II SEMESTER SUPPLEMENTARY EXAMINATIONS (R15/R13/R09/R07 ) REGULATIONS</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[For R15 – 2015 REGULAR ADMITTED BATCHES AND  2016 LATERAL  ENTRY ADMITTED    BATCHES ONLY AND</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R13- 2013, 2014 REGULAR ADMITTED   BATCHES AND 2014,2015 LATERAL  ENTRY ADMITTED   BATCHES ONLY</w:t>
            </w:r>
          </w:p>
          <w:p w:rsidR="0029512C" w:rsidRPr="00004519" w:rsidRDefault="0029512C" w:rsidP="00004519">
            <w:pPr>
              <w:widowControl w:val="0"/>
              <w:autoSpaceDE w:val="0"/>
              <w:autoSpaceDN w:val="0"/>
              <w:adjustRightInd w:val="0"/>
              <w:spacing w:after="0" w:line="208" w:lineRule="auto"/>
              <w:rPr>
                <w:rFonts w:ascii="Times New Roman" w:hAnsi="Times New Roman" w:cs="Times New Roman"/>
                <w:i/>
                <w:iCs/>
                <w:sz w:val="18"/>
                <w:szCs w:val="18"/>
              </w:rPr>
            </w:pPr>
            <w:r w:rsidRPr="00004519">
              <w:rPr>
                <w:rFonts w:ascii="Times New Roman" w:hAnsi="Times New Roman" w:cs="Times New Roman"/>
                <w:i/>
                <w:iCs/>
                <w:sz w:val="18"/>
                <w:szCs w:val="18"/>
              </w:rPr>
              <w:t>R09- 2009,2010,2011,2012 REGULAR ADMITTED BATCHES AND 2010,2011,2012,2013 LATERAL  ENTRY ADMITTED   BATCHES ONLY</w:t>
            </w: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AND R07-  2008 REGULAR ADMITTED  BATCHES  ONLY ]</w:t>
            </w:r>
          </w:p>
          <w:p w:rsidR="0029512C" w:rsidRPr="00004519" w:rsidRDefault="0029512C" w:rsidP="00004519">
            <w:pPr>
              <w:widowControl w:val="0"/>
              <w:autoSpaceDE w:val="0"/>
              <w:autoSpaceDN w:val="0"/>
              <w:adjustRightInd w:val="0"/>
              <w:spacing w:after="0" w:line="239" w:lineRule="auto"/>
              <w:rPr>
                <w:rFonts w:ascii="Times New Roman" w:hAnsi="Times New Roman" w:cs="Times New Roman"/>
                <w:sz w:val="24"/>
                <w:szCs w:val="24"/>
              </w:rPr>
            </w:pPr>
            <w:r w:rsidRPr="00004519">
              <w:rPr>
                <w:rFonts w:ascii="Times New Roman" w:hAnsi="Times New Roman" w:cs="Times New Roman"/>
                <w:b/>
                <w:bCs/>
                <w:sz w:val="20"/>
                <w:szCs w:val="20"/>
              </w:rPr>
              <w:t xml:space="preserve">    B.TECH - III YEAR - II SEMESTER SUPPLEMENTARY EXAMINATIONS (R13/R09/R07 ) REGULATIONS.</w:t>
            </w:r>
          </w:p>
          <w:p w:rsidR="0029512C" w:rsidRPr="00004519" w:rsidRDefault="0029512C" w:rsidP="00004519">
            <w:pPr>
              <w:widowControl w:val="0"/>
              <w:autoSpaceDE w:val="0"/>
              <w:autoSpaceDN w:val="0"/>
              <w:adjustRightInd w:val="0"/>
              <w:spacing w:after="0" w:line="19" w:lineRule="exact"/>
              <w:rPr>
                <w:rFonts w:ascii="Times New Roman" w:hAnsi="Times New Roman" w:cs="Times New Roman"/>
                <w:sz w:val="24"/>
                <w:szCs w:val="24"/>
              </w:rPr>
            </w:pPr>
          </w:p>
          <w:p w:rsidR="0029512C" w:rsidRPr="00004519" w:rsidRDefault="0029512C" w:rsidP="00004519">
            <w:pPr>
              <w:widowControl w:val="0"/>
              <w:autoSpaceDE w:val="0"/>
              <w:autoSpaceDN w:val="0"/>
              <w:adjustRightInd w:val="0"/>
              <w:spacing w:after="0" w:line="208" w:lineRule="auto"/>
              <w:ind w:left="640"/>
              <w:rPr>
                <w:rFonts w:ascii="Times New Roman" w:hAnsi="Times New Roman" w:cs="Times New Roman"/>
                <w:i/>
                <w:iCs/>
                <w:sz w:val="18"/>
                <w:szCs w:val="18"/>
              </w:rPr>
            </w:pPr>
            <w:r w:rsidRPr="00004519">
              <w:rPr>
                <w:rFonts w:ascii="Times New Roman" w:hAnsi="Times New Roman" w:cs="Times New Roman"/>
                <w:i/>
                <w:iCs/>
                <w:sz w:val="18"/>
                <w:szCs w:val="18"/>
              </w:rPr>
              <w:t>[For R13-2013,2014 REGULAR ADMITTED BATCHES AND  2014 ,2015 LATERAL  ENTRY ADMITTED    BATCHES ONLY AND</w:t>
            </w:r>
          </w:p>
          <w:p w:rsidR="0029512C" w:rsidRPr="00004519" w:rsidRDefault="0029512C" w:rsidP="00004519">
            <w:pPr>
              <w:widowControl w:val="0"/>
              <w:autoSpaceDE w:val="0"/>
              <w:autoSpaceDN w:val="0"/>
              <w:adjustRightInd w:val="0"/>
              <w:spacing w:after="0" w:line="208" w:lineRule="auto"/>
              <w:rPr>
                <w:rFonts w:ascii="Times New Roman" w:hAnsi="Times New Roman" w:cs="Times New Roman"/>
                <w:i/>
                <w:iCs/>
                <w:sz w:val="18"/>
                <w:szCs w:val="18"/>
              </w:rPr>
            </w:pPr>
            <w:r w:rsidRPr="00004519">
              <w:rPr>
                <w:rFonts w:ascii="Times New Roman" w:hAnsi="Times New Roman" w:cs="Times New Roman"/>
                <w:i/>
                <w:iCs/>
                <w:sz w:val="18"/>
                <w:szCs w:val="18"/>
              </w:rPr>
              <w:t>R09-2009,2010,2011,2012  REGULAR ADMITTED BATCHES AND  2010,2011,2012,2013 LATERAL  ENTRY ADMITTED   BATCHES ONLY</w:t>
            </w:r>
          </w:p>
          <w:p w:rsidR="0029512C" w:rsidRPr="00004519" w:rsidRDefault="0029512C" w:rsidP="00004519">
            <w:pPr>
              <w:widowControl w:val="0"/>
              <w:autoSpaceDE w:val="0"/>
              <w:autoSpaceDN w:val="0"/>
              <w:adjustRightInd w:val="0"/>
              <w:spacing w:after="0" w:line="208" w:lineRule="auto"/>
            </w:pPr>
            <w:r w:rsidRPr="00004519">
              <w:rPr>
                <w:rFonts w:ascii="Times New Roman" w:hAnsi="Times New Roman" w:cs="Times New Roman"/>
                <w:i/>
                <w:iCs/>
                <w:sz w:val="18"/>
                <w:szCs w:val="18"/>
              </w:rPr>
              <w:t>R07-  2008   REGULAR ADMITTED BATCHES ONLY ]</w:t>
            </w:r>
          </w:p>
          <w:p w:rsidR="0029512C" w:rsidRPr="00004519" w:rsidRDefault="0029512C" w:rsidP="00004519">
            <w:pPr>
              <w:tabs>
                <w:tab w:val="left" w:pos="-23"/>
              </w:tabs>
              <w:spacing w:after="0" w:line="240" w:lineRule="auto"/>
            </w:pPr>
          </w:p>
        </w:tc>
      </w:tr>
    </w:tbl>
    <w:p w:rsidR="0029512C" w:rsidRDefault="0029512C" w:rsidP="002B211A">
      <w:pPr>
        <w:widowControl w:val="0"/>
        <w:overflowPunct w:val="0"/>
        <w:autoSpaceDE w:val="0"/>
        <w:autoSpaceDN w:val="0"/>
        <w:adjustRightInd w:val="0"/>
        <w:spacing w:after="0" w:line="229" w:lineRule="auto"/>
        <w:ind w:left="80" w:hanging="10"/>
        <w:rPr>
          <w:rFonts w:ascii="Times New Roman" w:hAnsi="Times New Roman" w:cs="Times New Roman"/>
          <w:sz w:val="24"/>
          <w:szCs w:val="24"/>
        </w:rPr>
      </w:pPr>
    </w:p>
    <w:p w:rsidR="0029512C" w:rsidRDefault="0029512C" w:rsidP="002B211A">
      <w:pPr>
        <w:widowControl w:val="0"/>
        <w:overflowPunct w:val="0"/>
        <w:autoSpaceDE w:val="0"/>
        <w:autoSpaceDN w:val="0"/>
        <w:adjustRightInd w:val="0"/>
        <w:spacing w:after="0" w:line="229" w:lineRule="auto"/>
        <w:ind w:left="80" w:hanging="10"/>
        <w:rPr>
          <w:rFonts w:ascii="Times New Roman" w:hAnsi="Times New Roman" w:cs="Times New Roman"/>
          <w:sz w:val="24"/>
          <w:szCs w:val="24"/>
        </w:rPr>
      </w:pPr>
      <w:r>
        <w:rPr>
          <w:rFonts w:ascii="Times New Roman" w:hAnsi="Times New Roman" w:cs="Times New Roman"/>
          <w:sz w:val="24"/>
          <w:szCs w:val="24"/>
        </w:rPr>
        <w:t xml:space="preserve">   The students appearing for the above examinations commencing from </w:t>
      </w:r>
      <w:r>
        <w:rPr>
          <w:rFonts w:ascii="Times New Roman" w:hAnsi="Times New Roman" w:cs="Times New Roman"/>
          <w:b/>
          <w:bCs/>
          <w:sz w:val="24"/>
          <w:szCs w:val="24"/>
        </w:rPr>
        <w:t>20-11-2017</w:t>
      </w:r>
      <w:r>
        <w:rPr>
          <w:rFonts w:ascii="Times New Roman" w:hAnsi="Times New Roman" w:cs="Times New Roman"/>
          <w:sz w:val="24"/>
          <w:szCs w:val="24"/>
        </w:rPr>
        <w:t xml:space="preserve"> are to note that the </w:t>
      </w:r>
    </w:p>
    <w:p w:rsidR="0029512C" w:rsidRDefault="0029512C" w:rsidP="002B211A">
      <w:pPr>
        <w:widowControl w:val="0"/>
        <w:overflowPunct w:val="0"/>
        <w:autoSpaceDE w:val="0"/>
        <w:autoSpaceDN w:val="0"/>
        <w:adjustRightInd w:val="0"/>
        <w:spacing w:after="0" w:line="229" w:lineRule="auto"/>
        <w:ind w:left="80" w:hanging="10"/>
        <w:rPr>
          <w:rFonts w:ascii="Times New Roman" w:hAnsi="Times New Roman" w:cs="Times New Roman"/>
          <w:sz w:val="24"/>
          <w:szCs w:val="24"/>
        </w:rPr>
      </w:pPr>
      <w:r>
        <w:rPr>
          <w:rFonts w:ascii="Times New Roman" w:hAnsi="Times New Roman" w:cs="Times New Roman"/>
          <w:sz w:val="24"/>
          <w:szCs w:val="24"/>
        </w:rPr>
        <w:t xml:space="preserve">   on-line registration for University examinations will be carried out as per the time schedule given below:  </w:t>
      </w:r>
    </w:p>
    <w:p w:rsidR="0029512C" w:rsidRDefault="0029512C" w:rsidP="002B211A">
      <w:pPr>
        <w:widowControl w:val="0"/>
        <w:overflowPunct w:val="0"/>
        <w:autoSpaceDE w:val="0"/>
        <w:autoSpaceDN w:val="0"/>
        <w:adjustRightInd w:val="0"/>
        <w:spacing w:after="0" w:line="229" w:lineRule="auto"/>
        <w:ind w:left="80" w:hanging="10"/>
        <w:rPr>
          <w:rFonts w:ascii="Times New Roman" w:hAnsi="Times New Roman" w:cs="Times New Roman"/>
          <w:sz w:val="24"/>
          <w:szCs w:val="24"/>
        </w:rPr>
      </w:pPr>
      <w:r>
        <w:rPr>
          <w:rFonts w:ascii="Times New Roman" w:hAnsi="Times New Roman" w:cs="Times New Roman"/>
          <w:sz w:val="24"/>
          <w:szCs w:val="24"/>
        </w:rPr>
        <w:t xml:space="preserv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10"/>
        <w:gridCol w:w="2880"/>
        <w:gridCol w:w="2430"/>
      </w:tblGrid>
      <w:tr w:rsidR="0029512C" w:rsidRPr="00004519">
        <w:trPr>
          <w:trHeight w:val="225"/>
        </w:trPr>
        <w:tc>
          <w:tcPr>
            <w:tcW w:w="5310" w:type="dxa"/>
          </w:tcPr>
          <w:p w:rsidR="0029512C" w:rsidRPr="00004519" w:rsidRDefault="0029512C" w:rsidP="00004519">
            <w:pPr>
              <w:tabs>
                <w:tab w:val="left" w:pos="1035"/>
              </w:tabs>
              <w:spacing w:after="0" w:line="240" w:lineRule="auto"/>
            </w:pPr>
            <w:r w:rsidRPr="00004519">
              <w:rPr>
                <w:rFonts w:ascii="Times New Roman" w:hAnsi="Times New Roman" w:cs="Times New Roman"/>
                <w:b/>
                <w:bCs/>
                <w:sz w:val="20"/>
                <w:szCs w:val="20"/>
              </w:rPr>
              <w:t>EXAM REGISTRATION</w:t>
            </w:r>
          </w:p>
        </w:tc>
        <w:tc>
          <w:tcPr>
            <w:tcW w:w="2880" w:type="dxa"/>
          </w:tcPr>
          <w:p w:rsidR="0029512C" w:rsidRPr="00004519" w:rsidRDefault="0029512C" w:rsidP="00004519">
            <w:pPr>
              <w:tabs>
                <w:tab w:val="left" w:pos="1035"/>
              </w:tabs>
              <w:spacing w:after="0" w:line="240" w:lineRule="auto"/>
            </w:pPr>
            <w:r w:rsidRPr="00004519">
              <w:rPr>
                <w:rFonts w:ascii="Times New Roman" w:hAnsi="Times New Roman" w:cs="Times New Roman"/>
                <w:b/>
                <w:bCs/>
                <w:sz w:val="20"/>
                <w:szCs w:val="20"/>
              </w:rPr>
              <w:t>START  DATE</w:t>
            </w:r>
          </w:p>
        </w:tc>
        <w:tc>
          <w:tcPr>
            <w:tcW w:w="2430" w:type="dxa"/>
          </w:tcPr>
          <w:p w:rsidR="0029512C" w:rsidRPr="00004519" w:rsidRDefault="0029512C" w:rsidP="00004519">
            <w:pPr>
              <w:tabs>
                <w:tab w:val="left" w:pos="1035"/>
              </w:tabs>
              <w:spacing w:after="0" w:line="240" w:lineRule="auto"/>
            </w:pPr>
            <w:r w:rsidRPr="00004519">
              <w:rPr>
                <w:rFonts w:ascii="Times New Roman" w:hAnsi="Times New Roman" w:cs="Times New Roman"/>
                <w:b/>
                <w:bCs/>
                <w:sz w:val="20"/>
                <w:szCs w:val="20"/>
              </w:rPr>
              <w:t>END DATE</w:t>
            </w:r>
          </w:p>
        </w:tc>
      </w:tr>
      <w:tr w:rsidR="0029512C" w:rsidRPr="00004519">
        <w:trPr>
          <w:trHeight w:val="254"/>
        </w:trPr>
        <w:tc>
          <w:tcPr>
            <w:tcW w:w="5310" w:type="dxa"/>
            <w:vAlign w:val="bottom"/>
          </w:tcPr>
          <w:p w:rsidR="0029512C" w:rsidRPr="00004519" w:rsidRDefault="0029512C" w:rsidP="00004519">
            <w:pPr>
              <w:widowControl w:val="0"/>
              <w:autoSpaceDE w:val="0"/>
              <w:autoSpaceDN w:val="0"/>
              <w:adjustRightInd w:val="0"/>
              <w:spacing w:after="0" w:line="229" w:lineRule="exact"/>
              <w:ind w:left="40"/>
              <w:rPr>
                <w:rFonts w:ascii="Times New Roman" w:hAnsi="Times New Roman" w:cs="Times New Roman"/>
                <w:sz w:val="24"/>
                <w:szCs w:val="24"/>
              </w:rPr>
            </w:pPr>
            <w:r w:rsidRPr="00004519">
              <w:rPr>
                <w:rFonts w:ascii="Times New Roman" w:hAnsi="Times New Roman" w:cs="Times New Roman"/>
                <w:b/>
                <w:bCs/>
                <w:sz w:val="20"/>
                <w:szCs w:val="20"/>
              </w:rPr>
              <w:t>Without Late Fee</w:t>
            </w:r>
          </w:p>
        </w:tc>
        <w:tc>
          <w:tcPr>
            <w:tcW w:w="2880" w:type="dxa"/>
          </w:tcPr>
          <w:p w:rsidR="0029512C" w:rsidRPr="00004519" w:rsidRDefault="0029512C" w:rsidP="00004519">
            <w:pPr>
              <w:tabs>
                <w:tab w:val="left" w:pos="1035"/>
              </w:tabs>
              <w:spacing w:after="0" w:line="240" w:lineRule="auto"/>
            </w:pPr>
            <w:r w:rsidRPr="00004519">
              <w:rPr>
                <w:rFonts w:ascii="Times New Roman" w:hAnsi="Times New Roman" w:cs="Times New Roman"/>
                <w:b/>
                <w:bCs/>
              </w:rPr>
              <w:t xml:space="preserve"> 25-09-2017</w:t>
            </w:r>
          </w:p>
        </w:tc>
        <w:tc>
          <w:tcPr>
            <w:tcW w:w="2430" w:type="dxa"/>
          </w:tcPr>
          <w:p w:rsidR="0029512C" w:rsidRPr="00004519" w:rsidRDefault="0029512C" w:rsidP="00004519">
            <w:pPr>
              <w:tabs>
                <w:tab w:val="left" w:pos="1035"/>
              </w:tabs>
              <w:spacing w:after="0" w:line="240" w:lineRule="auto"/>
            </w:pPr>
            <w:r w:rsidRPr="00004519">
              <w:rPr>
                <w:rFonts w:ascii="Times New Roman" w:hAnsi="Times New Roman" w:cs="Times New Roman"/>
                <w:b/>
                <w:bCs/>
              </w:rPr>
              <w:t>09 -10 -2017</w:t>
            </w:r>
          </w:p>
        </w:tc>
      </w:tr>
      <w:tr w:rsidR="0029512C" w:rsidRPr="00004519">
        <w:trPr>
          <w:trHeight w:val="254"/>
        </w:trPr>
        <w:tc>
          <w:tcPr>
            <w:tcW w:w="5310" w:type="dxa"/>
            <w:vAlign w:val="bottom"/>
          </w:tcPr>
          <w:p w:rsidR="0029512C" w:rsidRPr="00004519" w:rsidRDefault="0029512C" w:rsidP="00004519">
            <w:pPr>
              <w:widowControl w:val="0"/>
              <w:autoSpaceDE w:val="0"/>
              <w:autoSpaceDN w:val="0"/>
              <w:adjustRightInd w:val="0"/>
              <w:spacing w:after="0" w:line="229" w:lineRule="exact"/>
              <w:ind w:left="40"/>
              <w:rPr>
                <w:rFonts w:ascii="Times New Roman" w:hAnsi="Times New Roman" w:cs="Times New Roman"/>
                <w:sz w:val="24"/>
                <w:szCs w:val="24"/>
              </w:rPr>
            </w:pPr>
            <w:r w:rsidRPr="00004519">
              <w:rPr>
                <w:rFonts w:ascii="Times New Roman" w:hAnsi="Times New Roman" w:cs="Times New Roman"/>
                <w:b/>
                <w:bCs/>
                <w:sz w:val="20"/>
                <w:szCs w:val="20"/>
              </w:rPr>
              <w:t>With Late Fee Of Rs.100 /-</w:t>
            </w:r>
          </w:p>
        </w:tc>
        <w:tc>
          <w:tcPr>
            <w:tcW w:w="2880" w:type="dxa"/>
          </w:tcPr>
          <w:p w:rsidR="0029512C" w:rsidRPr="00004519" w:rsidRDefault="0029512C" w:rsidP="00004519">
            <w:pPr>
              <w:tabs>
                <w:tab w:val="left" w:pos="1035"/>
              </w:tabs>
              <w:spacing w:after="0" w:line="240" w:lineRule="auto"/>
            </w:pPr>
            <w:r w:rsidRPr="00004519">
              <w:rPr>
                <w:rFonts w:ascii="Times New Roman" w:hAnsi="Times New Roman" w:cs="Times New Roman"/>
                <w:b/>
                <w:bCs/>
              </w:rPr>
              <w:t>10- 10 -2017</w:t>
            </w:r>
          </w:p>
        </w:tc>
        <w:tc>
          <w:tcPr>
            <w:tcW w:w="2430" w:type="dxa"/>
          </w:tcPr>
          <w:p w:rsidR="0029512C" w:rsidRPr="00004519" w:rsidRDefault="0029512C" w:rsidP="00004519">
            <w:pPr>
              <w:tabs>
                <w:tab w:val="left" w:pos="1035"/>
              </w:tabs>
              <w:spacing w:after="0" w:line="240" w:lineRule="auto"/>
            </w:pPr>
            <w:r w:rsidRPr="00004519">
              <w:rPr>
                <w:rFonts w:ascii="Times New Roman" w:hAnsi="Times New Roman" w:cs="Times New Roman"/>
                <w:b/>
                <w:bCs/>
              </w:rPr>
              <w:t xml:space="preserve"> 13-10 -2017</w:t>
            </w:r>
          </w:p>
        </w:tc>
      </w:tr>
      <w:tr w:rsidR="0029512C" w:rsidRPr="00004519">
        <w:trPr>
          <w:trHeight w:val="254"/>
        </w:trPr>
        <w:tc>
          <w:tcPr>
            <w:tcW w:w="5310" w:type="dxa"/>
            <w:vAlign w:val="bottom"/>
          </w:tcPr>
          <w:p w:rsidR="0029512C" w:rsidRPr="00004519" w:rsidRDefault="0029512C" w:rsidP="00004519">
            <w:pPr>
              <w:widowControl w:val="0"/>
              <w:autoSpaceDE w:val="0"/>
              <w:autoSpaceDN w:val="0"/>
              <w:adjustRightInd w:val="0"/>
              <w:spacing w:after="0" w:line="229" w:lineRule="exact"/>
              <w:ind w:left="40"/>
              <w:rPr>
                <w:rFonts w:ascii="Times New Roman" w:hAnsi="Times New Roman" w:cs="Times New Roman"/>
                <w:sz w:val="24"/>
                <w:szCs w:val="24"/>
              </w:rPr>
            </w:pPr>
            <w:r w:rsidRPr="00004519">
              <w:rPr>
                <w:rFonts w:ascii="Times New Roman" w:hAnsi="Times New Roman" w:cs="Times New Roman"/>
                <w:b/>
                <w:bCs/>
                <w:sz w:val="20"/>
                <w:szCs w:val="20"/>
              </w:rPr>
              <w:t>With Late Fee Of Rs.1000 /-</w:t>
            </w:r>
          </w:p>
        </w:tc>
        <w:tc>
          <w:tcPr>
            <w:tcW w:w="2880" w:type="dxa"/>
          </w:tcPr>
          <w:p w:rsidR="0029512C" w:rsidRPr="00004519" w:rsidRDefault="0029512C" w:rsidP="00004519">
            <w:pPr>
              <w:tabs>
                <w:tab w:val="left" w:pos="1035"/>
              </w:tabs>
              <w:spacing w:after="0" w:line="240" w:lineRule="auto"/>
            </w:pPr>
            <w:r w:rsidRPr="00004519">
              <w:rPr>
                <w:rFonts w:ascii="Times New Roman" w:hAnsi="Times New Roman" w:cs="Times New Roman"/>
                <w:b/>
                <w:bCs/>
              </w:rPr>
              <w:t>14-10 -2017</w:t>
            </w:r>
          </w:p>
        </w:tc>
        <w:tc>
          <w:tcPr>
            <w:tcW w:w="2430" w:type="dxa"/>
          </w:tcPr>
          <w:p w:rsidR="0029512C" w:rsidRPr="00004519" w:rsidRDefault="0029512C" w:rsidP="00004519">
            <w:pPr>
              <w:tabs>
                <w:tab w:val="left" w:pos="1035"/>
              </w:tabs>
              <w:spacing w:after="0" w:line="240" w:lineRule="auto"/>
            </w:pPr>
            <w:r w:rsidRPr="00004519">
              <w:rPr>
                <w:rFonts w:ascii="Times New Roman" w:hAnsi="Times New Roman" w:cs="Times New Roman"/>
                <w:b/>
                <w:bCs/>
              </w:rPr>
              <w:t>17-10 -2017</w:t>
            </w:r>
          </w:p>
        </w:tc>
      </w:tr>
    </w:tbl>
    <w:p w:rsidR="0029512C" w:rsidRDefault="0029512C" w:rsidP="002B211A">
      <w:pPr>
        <w:tabs>
          <w:tab w:val="left" w:pos="1035"/>
        </w:tabs>
        <w:spacing w:after="0"/>
        <w:rPr>
          <w:rFonts w:ascii="Times New Roman" w:hAnsi="Times New Roman" w:cs="Times New Roman"/>
          <w:b/>
          <w:bCs/>
          <w:sz w:val="20"/>
          <w:szCs w:val="20"/>
        </w:rPr>
      </w:pPr>
      <w:r>
        <w:rPr>
          <w:rFonts w:ascii="Times New Roman" w:hAnsi="Times New Roman" w:cs="Times New Roman"/>
          <w:b/>
          <w:bCs/>
          <w:sz w:val="20"/>
          <w:szCs w:val="20"/>
        </w:rPr>
        <w:t xml:space="preserve">          </w:t>
      </w:r>
    </w:p>
    <w:p w:rsidR="0029512C" w:rsidRDefault="0029512C" w:rsidP="002B211A">
      <w:pPr>
        <w:tabs>
          <w:tab w:val="left" w:pos="1035"/>
        </w:tabs>
        <w:spacing w:after="0"/>
        <w:rPr>
          <w:rFonts w:ascii="Times New Roman" w:hAnsi="Times New Roman" w:cs="Times New Roman"/>
          <w:b/>
          <w:bCs/>
          <w:sz w:val="20"/>
          <w:szCs w:val="20"/>
        </w:rPr>
      </w:pPr>
    </w:p>
    <w:p w:rsidR="0029512C" w:rsidRDefault="0029512C" w:rsidP="002B211A">
      <w:pPr>
        <w:tabs>
          <w:tab w:val="left" w:pos="1035"/>
        </w:tabs>
        <w:spacing w:after="0"/>
        <w:rPr>
          <w:rFonts w:ascii="Times New Roman" w:hAnsi="Times New Roman" w:cs="Times New Roman"/>
          <w:b/>
          <w:bCs/>
          <w:sz w:val="20"/>
          <w:szCs w:val="20"/>
        </w:rPr>
      </w:pPr>
      <w:r>
        <w:rPr>
          <w:rFonts w:ascii="Times New Roman" w:hAnsi="Times New Roman" w:cs="Times New Roman"/>
          <w:b/>
          <w:bCs/>
          <w:sz w:val="20"/>
          <w:szCs w:val="20"/>
        </w:rPr>
        <w:t>EXAMINATION FEE FOR II, III &amp; IV YEAR I SEM AND II ,III YEAR</w:t>
      </w:r>
      <w:r w:rsidRPr="00A26A42">
        <w:rPr>
          <w:rFonts w:ascii="Times New Roman" w:hAnsi="Times New Roman" w:cs="Times New Roman"/>
          <w:b/>
          <w:bCs/>
          <w:sz w:val="20"/>
          <w:szCs w:val="20"/>
        </w:rPr>
        <w:t xml:space="preserve"> </w:t>
      </w:r>
      <w:r>
        <w:rPr>
          <w:rFonts w:ascii="Times New Roman" w:hAnsi="Times New Roman" w:cs="Times New Roman"/>
          <w:b/>
          <w:bCs/>
          <w:sz w:val="20"/>
          <w:szCs w:val="20"/>
        </w:rPr>
        <w:t>II SEM REGULAR/SUPPLY :</w:t>
      </w:r>
    </w:p>
    <w:p w:rsidR="0029512C" w:rsidRPr="00BE53C7" w:rsidRDefault="0029512C" w:rsidP="002B211A">
      <w:pPr>
        <w:tabs>
          <w:tab w:val="left" w:pos="1035"/>
        </w:tabs>
        <w:spacing w:after="0"/>
        <w:rPr>
          <w:rFonts w:ascii="Times New Roman" w:hAnsi="Times New Roman" w:cs="Times New Roman"/>
          <w:b/>
          <w:bCs/>
          <w:sz w:val="20"/>
          <w:szCs w:val="20"/>
        </w:rPr>
      </w:pPr>
    </w:p>
    <w:tbl>
      <w:tblPr>
        <w:tblW w:w="10620"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67"/>
        <w:gridCol w:w="2453"/>
      </w:tblGrid>
      <w:tr w:rsidR="0029512C" w:rsidRPr="00004519">
        <w:trPr>
          <w:trHeight w:val="269"/>
        </w:trPr>
        <w:tc>
          <w:tcPr>
            <w:tcW w:w="8167" w:type="dxa"/>
          </w:tcPr>
          <w:p w:rsidR="0029512C" w:rsidRPr="00004519" w:rsidRDefault="0029512C" w:rsidP="00004519">
            <w:pPr>
              <w:tabs>
                <w:tab w:val="left" w:pos="1035"/>
              </w:tabs>
              <w:spacing w:after="0" w:line="240" w:lineRule="auto"/>
            </w:pPr>
            <w:r w:rsidRPr="00004519">
              <w:rPr>
                <w:rFonts w:ascii="Times New Roman" w:hAnsi="Times New Roman" w:cs="Times New Roman"/>
                <w:sz w:val="20"/>
                <w:szCs w:val="20"/>
              </w:rPr>
              <w:t>FOR WHOLE EXAMINATION (ALL SUBJECTS)</w:t>
            </w:r>
          </w:p>
        </w:tc>
        <w:tc>
          <w:tcPr>
            <w:tcW w:w="2453" w:type="dxa"/>
          </w:tcPr>
          <w:p w:rsidR="0029512C" w:rsidRPr="00004519" w:rsidRDefault="0029512C" w:rsidP="00004519">
            <w:pPr>
              <w:tabs>
                <w:tab w:val="left" w:pos="1035"/>
              </w:tabs>
              <w:spacing w:after="0" w:line="240" w:lineRule="auto"/>
            </w:pPr>
            <w:r w:rsidRPr="00004519">
              <w:t>Rs.760/-</w:t>
            </w:r>
          </w:p>
        </w:tc>
      </w:tr>
      <w:tr w:rsidR="0029512C" w:rsidRPr="00004519">
        <w:trPr>
          <w:trHeight w:val="269"/>
        </w:trPr>
        <w:tc>
          <w:tcPr>
            <w:tcW w:w="8167" w:type="dxa"/>
          </w:tcPr>
          <w:p w:rsidR="0029512C" w:rsidRPr="00004519" w:rsidRDefault="0029512C" w:rsidP="00004519">
            <w:pPr>
              <w:tabs>
                <w:tab w:val="left" w:pos="1035"/>
              </w:tabs>
              <w:spacing w:after="0" w:line="240" w:lineRule="auto"/>
            </w:pPr>
            <w:r w:rsidRPr="00004519">
              <w:rPr>
                <w:rFonts w:ascii="Times New Roman" w:hAnsi="Times New Roman" w:cs="Times New Roman"/>
                <w:sz w:val="20"/>
                <w:szCs w:val="20"/>
              </w:rPr>
              <w:t>FOR ONE SUBJECT (THEORY/PRACTICAL)</w:t>
            </w:r>
          </w:p>
        </w:tc>
        <w:tc>
          <w:tcPr>
            <w:tcW w:w="2453" w:type="dxa"/>
          </w:tcPr>
          <w:p w:rsidR="0029512C" w:rsidRPr="00004519" w:rsidRDefault="0029512C" w:rsidP="00004519">
            <w:pPr>
              <w:tabs>
                <w:tab w:val="left" w:pos="1035"/>
              </w:tabs>
              <w:spacing w:after="0" w:line="240" w:lineRule="auto"/>
            </w:pPr>
            <w:r w:rsidRPr="00004519">
              <w:t>Rs.360/-</w:t>
            </w:r>
          </w:p>
        </w:tc>
      </w:tr>
      <w:tr w:rsidR="0029512C" w:rsidRPr="00004519">
        <w:trPr>
          <w:trHeight w:val="254"/>
        </w:trPr>
        <w:tc>
          <w:tcPr>
            <w:tcW w:w="8167" w:type="dxa"/>
          </w:tcPr>
          <w:p w:rsidR="0029512C" w:rsidRPr="00004519" w:rsidRDefault="0029512C" w:rsidP="00004519">
            <w:pPr>
              <w:tabs>
                <w:tab w:val="left" w:pos="1035"/>
              </w:tabs>
              <w:spacing w:after="0" w:line="240" w:lineRule="auto"/>
            </w:pPr>
            <w:r w:rsidRPr="00004519">
              <w:rPr>
                <w:rFonts w:ascii="Times New Roman" w:hAnsi="Times New Roman" w:cs="Times New Roman"/>
                <w:sz w:val="20"/>
                <w:szCs w:val="20"/>
              </w:rPr>
              <w:t>FOR TWO SUBJECTS (THEORY/PRACTICAL/BOTH)</w:t>
            </w:r>
          </w:p>
        </w:tc>
        <w:tc>
          <w:tcPr>
            <w:tcW w:w="2453" w:type="dxa"/>
          </w:tcPr>
          <w:p w:rsidR="0029512C" w:rsidRPr="00004519" w:rsidRDefault="0029512C" w:rsidP="00004519">
            <w:pPr>
              <w:tabs>
                <w:tab w:val="left" w:pos="1035"/>
              </w:tabs>
              <w:spacing w:after="0" w:line="240" w:lineRule="auto"/>
            </w:pPr>
            <w:r w:rsidRPr="00004519">
              <w:t>Rs.460/-</w:t>
            </w:r>
          </w:p>
        </w:tc>
      </w:tr>
      <w:tr w:rsidR="0029512C" w:rsidRPr="00004519">
        <w:trPr>
          <w:trHeight w:val="269"/>
        </w:trPr>
        <w:tc>
          <w:tcPr>
            <w:tcW w:w="8167" w:type="dxa"/>
          </w:tcPr>
          <w:p w:rsidR="0029512C" w:rsidRPr="00004519" w:rsidRDefault="0029512C" w:rsidP="00004519">
            <w:pPr>
              <w:tabs>
                <w:tab w:val="left" w:pos="1035"/>
              </w:tabs>
              <w:spacing w:after="0" w:line="240" w:lineRule="auto"/>
            </w:pPr>
            <w:r w:rsidRPr="00004519">
              <w:rPr>
                <w:rFonts w:ascii="Times New Roman" w:hAnsi="Times New Roman" w:cs="Times New Roman"/>
                <w:sz w:val="20"/>
                <w:szCs w:val="20"/>
              </w:rPr>
              <w:t>FOR THREE SUBJECTS (THEORY/PRACTICAL/BOTH)</w:t>
            </w:r>
          </w:p>
        </w:tc>
        <w:tc>
          <w:tcPr>
            <w:tcW w:w="2453" w:type="dxa"/>
          </w:tcPr>
          <w:p w:rsidR="0029512C" w:rsidRPr="00004519" w:rsidRDefault="0029512C" w:rsidP="00004519">
            <w:pPr>
              <w:tabs>
                <w:tab w:val="left" w:pos="1035"/>
              </w:tabs>
              <w:spacing w:after="0" w:line="240" w:lineRule="auto"/>
            </w:pPr>
            <w:r w:rsidRPr="00004519">
              <w:t>Rs.560/-</w:t>
            </w:r>
          </w:p>
        </w:tc>
      </w:tr>
      <w:tr w:rsidR="0029512C" w:rsidRPr="00004519">
        <w:trPr>
          <w:trHeight w:val="269"/>
        </w:trPr>
        <w:tc>
          <w:tcPr>
            <w:tcW w:w="8167" w:type="dxa"/>
          </w:tcPr>
          <w:p w:rsidR="0029512C" w:rsidRPr="00004519" w:rsidRDefault="0029512C" w:rsidP="00004519">
            <w:pPr>
              <w:tabs>
                <w:tab w:val="left" w:pos="1035"/>
              </w:tabs>
              <w:spacing w:after="0" w:line="240" w:lineRule="auto"/>
            </w:pPr>
            <w:r w:rsidRPr="00004519">
              <w:rPr>
                <w:rFonts w:ascii="Times New Roman" w:hAnsi="Times New Roman" w:cs="Times New Roman"/>
                <w:sz w:val="20"/>
                <w:szCs w:val="20"/>
              </w:rPr>
              <w:t>FOR FOUR SUBJECTS &amp; ABOVE (THEORY/PRACTICAL/BOTH)</w:t>
            </w:r>
          </w:p>
        </w:tc>
        <w:tc>
          <w:tcPr>
            <w:tcW w:w="2453" w:type="dxa"/>
          </w:tcPr>
          <w:p w:rsidR="0029512C" w:rsidRPr="00004519" w:rsidRDefault="0029512C" w:rsidP="00004519">
            <w:pPr>
              <w:tabs>
                <w:tab w:val="left" w:pos="1035"/>
              </w:tabs>
              <w:spacing w:after="0" w:line="240" w:lineRule="auto"/>
            </w:pPr>
            <w:r w:rsidRPr="00004519">
              <w:t>Rs.760/-</w:t>
            </w:r>
          </w:p>
        </w:tc>
      </w:tr>
    </w:tbl>
    <w:p w:rsidR="0029512C" w:rsidRDefault="0029512C" w:rsidP="002B211A">
      <w:pPr>
        <w:tabs>
          <w:tab w:val="left" w:pos="1035"/>
        </w:tabs>
        <w:spacing w:after="0"/>
        <w:rPr>
          <w:rFonts w:ascii="Times New Roman" w:hAnsi="Times New Roman" w:cs="Times New Roman"/>
          <w:b/>
          <w:bCs/>
          <w:sz w:val="20"/>
          <w:szCs w:val="20"/>
        </w:rPr>
      </w:pPr>
      <w:r w:rsidRPr="001425FD">
        <w:rPr>
          <w:rFonts w:ascii="Times New Roman" w:hAnsi="Times New Roman" w:cs="Times New Roman"/>
          <w:b/>
          <w:bCs/>
          <w:sz w:val="20"/>
          <w:szCs w:val="20"/>
        </w:rPr>
        <w:t xml:space="preserve">      </w:t>
      </w:r>
    </w:p>
    <w:p w:rsidR="0029512C" w:rsidRDefault="0029512C" w:rsidP="002B211A">
      <w:pPr>
        <w:tabs>
          <w:tab w:val="left" w:pos="1035"/>
        </w:tabs>
        <w:spacing w:after="0"/>
        <w:rPr>
          <w:rFonts w:ascii="Times New Roman" w:hAnsi="Times New Roman" w:cs="Times New Roman"/>
          <w:b/>
          <w:bCs/>
          <w:sz w:val="20"/>
          <w:szCs w:val="20"/>
        </w:rPr>
      </w:pPr>
    </w:p>
    <w:p w:rsidR="0029512C" w:rsidRDefault="0029512C" w:rsidP="002B211A">
      <w:pPr>
        <w:tabs>
          <w:tab w:val="left" w:pos="1035"/>
        </w:tabs>
        <w:spacing w:after="0"/>
        <w:rPr>
          <w:rFonts w:ascii="Times New Roman" w:hAnsi="Times New Roman" w:cs="Times New Roman"/>
          <w:b/>
          <w:bCs/>
          <w:sz w:val="20"/>
          <w:szCs w:val="20"/>
        </w:rPr>
      </w:pPr>
    </w:p>
    <w:p w:rsidR="0029512C" w:rsidRDefault="0029512C" w:rsidP="002B211A">
      <w:pPr>
        <w:tabs>
          <w:tab w:val="left" w:pos="1035"/>
        </w:tabs>
        <w:spacing w:after="0"/>
        <w:rPr>
          <w:rFonts w:ascii="Times New Roman" w:hAnsi="Times New Roman" w:cs="Times New Roman"/>
          <w:b/>
          <w:bCs/>
          <w:sz w:val="20"/>
          <w:szCs w:val="20"/>
        </w:rPr>
      </w:pPr>
    </w:p>
    <w:p w:rsidR="0029512C" w:rsidRDefault="0029512C" w:rsidP="002B211A">
      <w:pPr>
        <w:tabs>
          <w:tab w:val="left" w:pos="1035"/>
        </w:tabs>
        <w:spacing w:after="0"/>
        <w:rPr>
          <w:rFonts w:ascii="Times New Roman" w:hAnsi="Times New Roman" w:cs="Times New Roman"/>
          <w:b/>
          <w:bCs/>
          <w:sz w:val="20"/>
          <w:szCs w:val="20"/>
          <w:u w:val="single"/>
        </w:rPr>
      </w:pPr>
      <w:r w:rsidRPr="00A13C8B">
        <w:rPr>
          <w:rFonts w:ascii="Times New Roman" w:hAnsi="Times New Roman" w:cs="Times New Roman"/>
          <w:b/>
          <w:bCs/>
          <w:sz w:val="20"/>
          <w:szCs w:val="20"/>
        </w:rPr>
        <w:t xml:space="preserve"> </w:t>
      </w:r>
      <w:r>
        <w:rPr>
          <w:rFonts w:ascii="Times New Roman" w:hAnsi="Times New Roman" w:cs="Times New Roman"/>
          <w:b/>
          <w:bCs/>
          <w:sz w:val="20"/>
          <w:szCs w:val="20"/>
          <w:u w:val="single"/>
        </w:rPr>
        <w:t>Note :</w:t>
      </w:r>
    </w:p>
    <w:p w:rsidR="0029512C" w:rsidRDefault="0029512C" w:rsidP="002B211A">
      <w:pPr>
        <w:tabs>
          <w:tab w:val="left" w:pos="1035"/>
        </w:tabs>
        <w:spacing w:after="0"/>
      </w:pPr>
    </w:p>
    <w:p w:rsidR="0029512C" w:rsidRDefault="0029512C" w:rsidP="00396B31">
      <w:pPr>
        <w:widowControl w:val="0"/>
        <w:overflowPunct w:val="0"/>
        <w:autoSpaceDE w:val="0"/>
        <w:autoSpaceDN w:val="0"/>
        <w:adjustRightInd w:val="0"/>
        <w:spacing w:after="0" w:line="217" w:lineRule="auto"/>
        <w:ind w:right="440"/>
        <w:jc w:val="both"/>
        <w:rPr>
          <w:rFonts w:ascii="Times New Roman" w:hAnsi="Times New Roman" w:cs="Times New Roman"/>
        </w:rPr>
      </w:pPr>
      <w:r>
        <w:rPr>
          <w:rFonts w:ascii="Times New Roman" w:hAnsi="Times New Roman" w:cs="Times New Roman"/>
        </w:rPr>
        <w:t xml:space="preserve">i)   The students have to contact their concerned Principals for online registration of   Examinations (both Regular &amp; Supply) for the forthcoming University Exams, the exam registrations have to be directly carried out by logging in to University registrations server from the respective colleges. </w:t>
      </w:r>
    </w:p>
    <w:p w:rsidR="0029512C" w:rsidRDefault="0029512C" w:rsidP="00396B31">
      <w:pPr>
        <w:widowControl w:val="0"/>
        <w:overflowPunct w:val="0"/>
        <w:autoSpaceDE w:val="0"/>
        <w:autoSpaceDN w:val="0"/>
        <w:adjustRightInd w:val="0"/>
        <w:spacing w:after="0" w:line="239" w:lineRule="auto"/>
        <w:ind w:left="360"/>
        <w:jc w:val="both"/>
        <w:rPr>
          <w:rFonts w:ascii="Times New Roman" w:hAnsi="Times New Roman" w:cs="Times New Roman"/>
        </w:rPr>
      </w:pPr>
    </w:p>
    <w:p w:rsidR="0029512C" w:rsidRDefault="0029512C" w:rsidP="00396B31">
      <w:pPr>
        <w:widowControl w:val="0"/>
        <w:overflowPunct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ii)  Principals are requested to verify the eligibility of the candidates for registration for examination in respect of malpractice/court cases /credits/attendance</w:t>
      </w:r>
    </w:p>
    <w:p w:rsidR="0029512C" w:rsidRDefault="0029512C" w:rsidP="00396B31">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p>
    <w:p w:rsidR="0029512C" w:rsidRDefault="0029512C" w:rsidP="00A66FA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rPr>
        <w:t xml:space="preserve"> iii)  </w:t>
      </w:r>
      <w:r>
        <w:rPr>
          <w:rFonts w:ascii="Times New Roman" w:hAnsi="Times New Roman" w:cs="Times New Roman"/>
          <w:sz w:val="21"/>
          <w:szCs w:val="21"/>
        </w:rPr>
        <w:t xml:space="preserve">  In case of Physical Handicapped students (deaf, dumb, hearing impaired, orthopedically handicapped and visually </w:t>
      </w:r>
    </w:p>
    <w:p w:rsidR="0029512C" w:rsidRPr="00775CC5" w:rsidRDefault="0029512C" w:rsidP="00775CC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1"/>
          <w:szCs w:val="21"/>
        </w:rPr>
        <w:t xml:space="preserve"> handicapped) as per University letter No. JNTUH/EB/Concessions to Handicapped students / 2010(1), dt.26-04-2010, with               relevant documental evidence are eligible for exemption of examination fee payment.                                  </w:t>
      </w:r>
    </w:p>
    <w:p w:rsidR="0029512C" w:rsidRPr="00E21BB1" w:rsidRDefault="0029512C" w:rsidP="00E21BB1">
      <w:pPr>
        <w:spacing w:after="0" w:line="240" w:lineRule="auto"/>
        <w:jc w:val="both"/>
        <w:rPr>
          <w:rFonts w:ascii="Times New Roman" w:hAnsi="Times New Roman" w:cs="Times New Roman"/>
          <w:sz w:val="21"/>
          <w:szCs w:val="21"/>
        </w:rPr>
      </w:pPr>
      <w:r>
        <w:rPr>
          <w:rFonts w:ascii="Times New Roman" w:hAnsi="Times New Roman" w:cs="Times New Roman"/>
          <w:sz w:val="21"/>
          <w:szCs w:val="21"/>
        </w:rPr>
        <w:t xml:space="preserve">   </w:t>
      </w:r>
    </w:p>
    <w:p w:rsidR="0029512C" w:rsidRDefault="0029512C" w:rsidP="00775CC5">
      <w:pPr>
        <w:widowControl w:val="0"/>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rPr>
        <w:t>iv)  Hall tickets are to be issued by the Principal only to the eligible candidates who fulfill the academic requirements of the University. The Principals are requested to inform the students that mere payment of examination fee does not guarantee eligibility for appearing for examination.</w:t>
      </w:r>
    </w:p>
    <w:p w:rsidR="0029512C" w:rsidRDefault="0029512C" w:rsidP="00775CC5">
      <w:pPr>
        <w:widowControl w:val="0"/>
        <w:autoSpaceDE w:val="0"/>
        <w:autoSpaceDN w:val="0"/>
        <w:adjustRightInd w:val="0"/>
        <w:spacing w:after="0" w:line="240" w:lineRule="auto"/>
        <w:jc w:val="both"/>
        <w:rPr>
          <w:rFonts w:ascii="Times New Roman" w:hAnsi="Times New Roman" w:cs="Times New Roman"/>
        </w:rPr>
      </w:pPr>
    </w:p>
    <w:p w:rsidR="0029512C" w:rsidRDefault="0029512C" w:rsidP="00775CC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rPr>
        <w:t xml:space="preserve">v)  The Registrations should be done through </w:t>
      </w:r>
      <w:r w:rsidRPr="00F43437">
        <w:rPr>
          <w:rFonts w:ascii="Times New Roman" w:hAnsi="Times New Roman" w:cs="Times New Roman"/>
        </w:rPr>
        <w:t xml:space="preserve">JNTUH Exam Registration Portals </w:t>
      </w:r>
      <w:r>
        <w:rPr>
          <w:rFonts w:ascii="Times New Roman" w:hAnsi="Times New Roman" w:cs="Times New Roman"/>
        </w:rPr>
        <w:t>urls only.</w:t>
      </w:r>
    </w:p>
    <w:p w:rsidR="0029512C" w:rsidRDefault="0029512C" w:rsidP="00775CC5">
      <w:pPr>
        <w:widowControl w:val="0"/>
        <w:overflowPunct w:val="0"/>
        <w:autoSpaceDE w:val="0"/>
        <w:autoSpaceDN w:val="0"/>
        <w:adjustRightInd w:val="0"/>
        <w:spacing w:after="0" w:line="240" w:lineRule="auto"/>
        <w:jc w:val="both"/>
        <w:rPr>
          <w:rFonts w:ascii="Times New Roman" w:hAnsi="Times New Roman" w:cs="Times New Roman"/>
        </w:rPr>
      </w:pPr>
    </w:p>
    <w:p w:rsidR="0029512C" w:rsidRDefault="0029512C" w:rsidP="009F400F">
      <w:pPr>
        <w:widowControl w:val="0"/>
        <w:tabs>
          <w:tab w:val="left" w:pos="8100"/>
        </w:tabs>
        <w:autoSpaceDE w:val="0"/>
        <w:autoSpaceDN w:val="0"/>
        <w:adjustRightInd w:val="0"/>
        <w:jc w:val="both"/>
        <w:rPr>
          <w:rFonts w:ascii="Times New Roman" w:hAnsi="Times New Roman" w:cs="Times New Roman"/>
          <w:sz w:val="24"/>
          <w:szCs w:val="24"/>
        </w:rPr>
      </w:pPr>
    </w:p>
    <w:p w:rsidR="0029512C" w:rsidRPr="00BF2472" w:rsidRDefault="0029512C" w:rsidP="00857541">
      <w:pPr>
        <w:tabs>
          <w:tab w:val="left" w:pos="1125"/>
          <w:tab w:val="left" w:pos="1440"/>
          <w:tab w:val="left" w:pos="2160"/>
          <w:tab w:val="left" w:pos="2880"/>
          <w:tab w:val="left" w:pos="3600"/>
          <w:tab w:val="left" w:pos="4320"/>
          <w:tab w:val="left" w:pos="5040"/>
          <w:tab w:val="left" w:pos="5760"/>
          <w:tab w:val="left" w:pos="6480"/>
          <w:tab w:val="left" w:pos="7200"/>
          <w:tab w:val="left" w:pos="7920"/>
          <w:tab w:val="left" w:pos="8940"/>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bookmarkStart w:id="0" w:name="_GoBack"/>
      <w:r w:rsidRPr="00BF2472">
        <w:rPr>
          <w:rFonts w:ascii="Times New Roman" w:hAnsi="Times New Roman" w:cs="Times New Roman"/>
          <w:b/>
          <w:bCs/>
          <w:sz w:val="24"/>
          <w:szCs w:val="24"/>
        </w:rPr>
        <w:t>Sd/-</w:t>
      </w:r>
      <w:bookmarkEnd w:id="0"/>
    </w:p>
    <w:p w:rsidR="0029512C" w:rsidRDefault="0029512C" w:rsidP="00D0162A">
      <w:pPr>
        <w:tabs>
          <w:tab w:val="left" w:pos="1125"/>
        </w:tabs>
        <w:rPr>
          <w:rFonts w:ascii="Times New Roman" w:hAnsi="Times New Roman" w:cs="Times New Roman"/>
          <w:sz w:val="24"/>
          <w:szCs w:val="24"/>
        </w:rPr>
      </w:pPr>
      <w:r>
        <w:rPr>
          <w:rFonts w:ascii="Times New Roman" w:hAnsi="Times New Roman" w:cs="Times New Roman"/>
          <w:b/>
          <w:bCs/>
          <w:sz w:val="23"/>
          <w:szCs w:val="23"/>
        </w:rPr>
        <w:t xml:space="preserve">Date: 23-09-2017.                                                                                                       </w:t>
      </w:r>
      <w:r>
        <w:rPr>
          <w:rFonts w:ascii="Times New Roman" w:hAnsi="Times New Roman" w:cs="Times New Roman"/>
          <w:b/>
          <w:bCs/>
          <w:sz w:val="19"/>
          <w:szCs w:val="19"/>
        </w:rPr>
        <w:t xml:space="preserve"> DIRECTOR OF EVALUATION</w:t>
      </w:r>
      <w:r>
        <w:rPr>
          <w:rFonts w:ascii="Times New Roman" w:hAnsi="Times New Roman" w:cs="Times New Roman"/>
          <w:sz w:val="24"/>
          <w:szCs w:val="24"/>
        </w:rPr>
        <w:t xml:space="preserve">                                                                                                                                            </w:t>
      </w:r>
    </w:p>
    <w:sectPr w:rsidR="0029512C" w:rsidSect="002B211A">
      <w:pgSz w:w="12240" w:h="15840"/>
      <w:pgMar w:top="720" w:right="619" w:bottom="446" w:left="936"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12C" w:rsidRDefault="0029512C" w:rsidP="00A252BF">
      <w:pPr>
        <w:spacing w:after="0" w:line="240" w:lineRule="auto"/>
      </w:pPr>
      <w:r>
        <w:separator/>
      </w:r>
    </w:p>
  </w:endnote>
  <w:endnote w:type="continuationSeparator" w:id="0">
    <w:p w:rsidR="0029512C" w:rsidRDefault="0029512C" w:rsidP="00A252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12C" w:rsidRDefault="0029512C" w:rsidP="00A252BF">
      <w:pPr>
        <w:spacing w:after="0" w:line="240" w:lineRule="auto"/>
      </w:pPr>
      <w:r>
        <w:separator/>
      </w:r>
    </w:p>
  </w:footnote>
  <w:footnote w:type="continuationSeparator" w:id="0">
    <w:p w:rsidR="0029512C" w:rsidRDefault="0029512C" w:rsidP="00A252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5"/>
      <w:numFmt w:val="decimal"/>
      <w:lvlText w:val="%1."/>
      <w:lvlJc w:val="left"/>
      <w:pPr>
        <w:tabs>
          <w:tab w:val="num" w:pos="540"/>
        </w:tabs>
        <w:ind w:left="5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6E9"/>
    <w:multiLevelType w:val="hybridMultilevel"/>
    <w:tmpl w:val="000001EB"/>
    <w:lvl w:ilvl="0" w:tplc="00000BB3">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8"/>
      <w:numFmt w:val="decimal"/>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784"/>
    <w:multiLevelType w:val="hybridMultilevel"/>
    <w:tmpl w:val="00004AE1"/>
    <w:lvl w:ilvl="0" w:tplc="00003D6C">
      <w:start w:val="1"/>
      <w:numFmt w:val="decimal"/>
      <w:lvlText w:val="%1"/>
      <w:lvlJc w:val="left"/>
      <w:pPr>
        <w:tabs>
          <w:tab w:val="num" w:pos="360"/>
        </w:tabs>
        <w:ind w:left="360" w:hanging="360"/>
      </w:pPr>
    </w:lvl>
    <w:lvl w:ilvl="1" w:tplc="00002CD6">
      <w:start w:val="12"/>
      <w:numFmt w:val="decimal"/>
      <w:lvlText w:val="%2."/>
      <w:lvlJc w:val="left"/>
      <w:pPr>
        <w:tabs>
          <w:tab w:val="num" w:pos="450"/>
        </w:tabs>
        <w:ind w:left="45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DF1"/>
    <w:multiLevelType w:val="hybridMultilevel"/>
    <w:tmpl w:val="00005AF1"/>
    <w:lvl w:ilvl="0" w:tplc="000041BB">
      <w:start w:val="1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72AE"/>
    <w:multiLevelType w:val="hybridMultilevel"/>
    <w:tmpl w:val="00006952"/>
    <w:lvl w:ilvl="0" w:tplc="00005F90">
      <w:start w:val="17"/>
      <w:numFmt w:val="decimal"/>
      <w:lvlText w:val="%1."/>
      <w:lvlJc w:val="left"/>
      <w:pPr>
        <w:tabs>
          <w:tab w:val="num" w:pos="360"/>
        </w:tabs>
        <w:ind w:left="360" w:hanging="360"/>
      </w:pPr>
    </w:lvl>
    <w:lvl w:ilvl="1" w:tplc="00001649">
      <w:start w:val="1"/>
      <w:numFmt w:val="decimal"/>
      <w:lvlText w:val="%2"/>
      <w:lvlJc w:val="left"/>
      <w:pPr>
        <w:tabs>
          <w:tab w:val="num" w:pos="1080"/>
        </w:tabs>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5CB7A60"/>
    <w:multiLevelType w:val="hybridMultilevel"/>
    <w:tmpl w:val="000001EB"/>
    <w:lvl w:ilvl="0" w:tplc="00000BB3">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7334F4E"/>
    <w:multiLevelType w:val="hybridMultilevel"/>
    <w:tmpl w:val="000072AE"/>
    <w:lvl w:ilvl="0" w:tplc="00006952">
      <w:start w:val="18"/>
      <w:numFmt w:val="decimal"/>
      <w:lvlText w:val="%1."/>
      <w:lvlJc w:val="left"/>
      <w:pPr>
        <w:tabs>
          <w:tab w:val="num" w:pos="630"/>
        </w:tabs>
        <w:ind w:left="63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9E4327D"/>
    <w:multiLevelType w:val="hybridMultilevel"/>
    <w:tmpl w:val="00004823"/>
    <w:lvl w:ilvl="0" w:tplc="000018BE">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6AC033B"/>
    <w:multiLevelType w:val="hybridMultilevel"/>
    <w:tmpl w:val="000072AE"/>
    <w:lvl w:ilvl="0" w:tplc="00006952">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23EE203D"/>
    <w:multiLevelType w:val="hybridMultilevel"/>
    <w:tmpl w:val="000001EB"/>
    <w:lvl w:ilvl="0" w:tplc="00000BB3">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5B602FE"/>
    <w:multiLevelType w:val="hybridMultilevel"/>
    <w:tmpl w:val="000072AE"/>
    <w:lvl w:ilvl="0" w:tplc="00006952">
      <w:start w:val="1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870D18"/>
    <w:multiLevelType w:val="hybridMultilevel"/>
    <w:tmpl w:val="1F543784"/>
    <w:lvl w:ilvl="0" w:tplc="00002CD6">
      <w:start w:val="12"/>
      <w:numFmt w:val="decimal"/>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5C45848"/>
    <w:multiLevelType w:val="hybridMultilevel"/>
    <w:tmpl w:val="2F681498"/>
    <w:lvl w:ilvl="0" w:tplc="8AE04DF6">
      <w:start w:val="2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4">
    <w:nsid w:val="3A0353DA"/>
    <w:multiLevelType w:val="hybridMultilevel"/>
    <w:tmpl w:val="DB305F10"/>
    <w:lvl w:ilvl="0" w:tplc="0C98A96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5">
    <w:nsid w:val="3BA02F48"/>
    <w:multiLevelType w:val="hybridMultilevel"/>
    <w:tmpl w:val="915AA4A4"/>
    <w:lvl w:ilvl="0" w:tplc="D268988A">
      <w:start w:val="1"/>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3EA34264"/>
    <w:multiLevelType w:val="hybridMultilevel"/>
    <w:tmpl w:val="65EC83BE"/>
    <w:lvl w:ilvl="0" w:tplc="06D09A1A">
      <w:numFmt w:val="bullet"/>
      <w:lvlText w:val="-"/>
      <w:lvlJc w:val="left"/>
      <w:pPr>
        <w:ind w:left="720" w:hanging="360"/>
      </w:pPr>
      <w:rPr>
        <w:rFonts w:ascii="Times New Roman" w:eastAsia="Times New Roman" w:hAnsi="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44163A80"/>
    <w:multiLevelType w:val="hybridMultilevel"/>
    <w:tmpl w:val="000072AE"/>
    <w:lvl w:ilvl="0" w:tplc="00006952">
      <w:start w:val="18"/>
      <w:numFmt w:val="decimal"/>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4BA66B8D"/>
    <w:multiLevelType w:val="hybridMultilevel"/>
    <w:tmpl w:val="460A8184"/>
    <w:lvl w:ilvl="0" w:tplc="0AEC6FD8">
      <w:start w:val="7"/>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nsid w:val="528907B3"/>
    <w:multiLevelType w:val="hybridMultilevel"/>
    <w:tmpl w:val="00004823"/>
    <w:lvl w:ilvl="0" w:tplc="000018BE">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5AD02DE1"/>
    <w:multiLevelType w:val="hybridMultilevel"/>
    <w:tmpl w:val="D91C9454"/>
    <w:lvl w:ilvl="0" w:tplc="F174AA9E">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04D384E"/>
    <w:multiLevelType w:val="hybridMultilevel"/>
    <w:tmpl w:val="C338F4A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2421410"/>
    <w:multiLevelType w:val="hybridMultilevel"/>
    <w:tmpl w:val="44364306"/>
    <w:lvl w:ilvl="0" w:tplc="BF361D4C">
      <w:start w:val="4"/>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num w:numId="1">
    <w:abstractNumId w:val="0"/>
  </w:num>
  <w:num w:numId="2">
    <w:abstractNumId w:val="19"/>
  </w:num>
  <w:num w:numId="3">
    <w:abstractNumId w:val="8"/>
  </w:num>
  <w:num w:numId="4">
    <w:abstractNumId w:val="3"/>
  </w:num>
  <w:num w:numId="5">
    <w:abstractNumId w:val="12"/>
  </w:num>
  <w:num w:numId="6">
    <w:abstractNumId w:val="5"/>
  </w:num>
  <w:num w:numId="7">
    <w:abstractNumId w:val="4"/>
  </w:num>
  <w:num w:numId="8">
    <w:abstractNumId w:val="1"/>
  </w:num>
  <w:num w:numId="9">
    <w:abstractNumId w:val="6"/>
  </w:num>
  <w:num w:numId="10">
    <w:abstractNumId w:val="10"/>
  </w:num>
  <w:num w:numId="11">
    <w:abstractNumId w:val="15"/>
  </w:num>
  <w:num w:numId="12">
    <w:abstractNumId w:val="18"/>
  </w:num>
  <w:num w:numId="13">
    <w:abstractNumId w:val="20"/>
  </w:num>
  <w:num w:numId="14">
    <w:abstractNumId w:val="2"/>
  </w:num>
  <w:num w:numId="15">
    <w:abstractNumId w:val="9"/>
  </w:num>
  <w:num w:numId="16">
    <w:abstractNumId w:val="11"/>
  </w:num>
  <w:num w:numId="17">
    <w:abstractNumId w:val="7"/>
  </w:num>
  <w:num w:numId="18">
    <w:abstractNumId w:val="13"/>
  </w:num>
  <w:num w:numId="19">
    <w:abstractNumId w:val="17"/>
  </w:num>
  <w:num w:numId="20">
    <w:abstractNumId w:val="21"/>
  </w:num>
  <w:num w:numId="21">
    <w:abstractNumId w:val="16"/>
  </w:num>
  <w:num w:numId="22">
    <w:abstractNumId w:val="14"/>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4508"/>
    <w:rsid w:val="00001FBB"/>
    <w:rsid w:val="00004519"/>
    <w:rsid w:val="00004A9F"/>
    <w:rsid w:val="0001068D"/>
    <w:rsid w:val="00013B59"/>
    <w:rsid w:val="0001655A"/>
    <w:rsid w:val="00017666"/>
    <w:rsid w:val="00034EAF"/>
    <w:rsid w:val="000449CD"/>
    <w:rsid w:val="000469F3"/>
    <w:rsid w:val="000527B3"/>
    <w:rsid w:val="00055CD8"/>
    <w:rsid w:val="00057834"/>
    <w:rsid w:val="0007278D"/>
    <w:rsid w:val="00072DB1"/>
    <w:rsid w:val="0007684E"/>
    <w:rsid w:val="00081DEF"/>
    <w:rsid w:val="000849C7"/>
    <w:rsid w:val="000851E5"/>
    <w:rsid w:val="000950B7"/>
    <w:rsid w:val="000B15B9"/>
    <w:rsid w:val="000B2497"/>
    <w:rsid w:val="000B5D74"/>
    <w:rsid w:val="000B5E85"/>
    <w:rsid w:val="000B6772"/>
    <w:rsid w:val="000D14C6"/>
    <w:rsid w:val="000D3872"/>
    <w:rsid w:val="000D3C8C"/>
    <w:rsid w:val="000D7DB3"/>
    <w:rsid w:val="000E137A"/>
    <w:rsid w:val="000E1825"/>
    <w:rsid w:val="000E321D"/>
    <w:rsid w:val="000E7FA5"/>
    <w:rsid w:val="000F3B99"/>
    <w:rsid w:val="000F50BF"/>
    <w:rsid w:val="000F6215"/>
    <w:rsid w:val="0010157C"/>
    <w:rsid w:val="00101FB4"/>
    <w:rsid w:val="00103135"/>
    <w:rsid w:val="00107C5A"/>
    <w:rsid w:val="00111D4C"/>
    <w:rsid w:val="00115CAF"/>
    <w:rsid w:val="00124DC8"/>
    <w:rsid w:val="00127D0A"/>
    <w:rsid w:val="00130680"/>
    <w:rsid w:val="001378DA"/>
    <w:rsid w:val="001415AB"/>
    <w:rsid w:val="001425FD"/>
    <w:rsid w:val="001631B1"/>
    <w:rsid w:val="00170398"/>
    <w:rsid w:val="00173F14"/>
    <w:rsid w:val="00174B5F"/>
    <w:rsid w:val="00176A5F"/>
    <w:rsid w:val="00176B10"/>
    <w:rsid w:val="00180F4A"/>
    <w:rsid w:val="00182244"/>
    <w:rsid w:val="001865AE"/>
    <w:rsid w:val="00186F62"/>
    <w:rsid w:val="0018715B"/>
    <w:rsid w:val="001A223C"/>
    <w:rsid w:val="001A28AE"/>
    <w:rsid w:val="001A6D9F"/>
    <w:rsid w:val="001B0227"/>
    <w:rsid w:val="001B3719"/>
    <w:rsid w:val="001C36D5"/>
    <w:rsid w:val="001C4D2C"/>
    <w:rsid w:val="001C5B9F"/>
    <w:rsid w:val="001C6353"/>
    <w:rsid w:val="001D580C"/>
    <w:rsid w:val="001E004E"/>
    <w:rsid w:val="001F24E9"/>
    <w:rsid w:val="00211C4F"/>
    <w:rsid w:val="00221269"/>
    <w:rsid w:val="00222DB1"/>
    <w:rsid w:val="0023320E"/>
    <w:rsid w:val="002336E7"/>
    <w:rsid w:val="00244EAD"/>
    <w:rsid w:val="0024641A"/>
    <w:rsid w:val="00251748"/>
    <w:rsid w:val="002517C6"/>
    <w:rsid w:val="002725C1"/>
    <w:rsid w:val="00277B8E"/>
    <w:rsid w:val="002808AB"/>
    <w:rsid w:val="00285F60"/>
    <w:rsid w:val="002869EB"/>
    <w:rsid w:val="00292CB9"/>
    <w:rsid w:val="0029512C"/>
    <w:rsid w:val="002B1883"/>
    <w:rsid w:val="002B211A"/>
    <w:rsid w:val="002C1510"/>
    <w:rsid w:val="002C6521"/>
    <w:rsid w:val="002D2220"/>
    <w:rsid w:val="002E21A8"/>
    <w:rsid w:val="002E3F33"/>
    <w:rsid w:val="002F407D"/>
    <w:rsid w:val="002F58FA"/>
    <w:rsid w:val="002F7708"/>
    <w:rsid w:val="00304E9B"/>
    <w:rsid w:val="00313B54"/>
    <w:rsid w:val="0032057A"/>
    <w:rsid w:val="00326519"/>
    <w:rsid w:val="00326D08"/>
    <w:rsid w:val="003276AD"/>
    <w:rsid w:val="00351B8C"/>
    <w:rsid w:val="00353597"/>
    <w:rsid w:val="003538D3"/>
    <w:rsid w:val="00360CE1"/>
    <w:rsid w:val="00363F10"/>
    <w:rsid w:val="003801C3"/>
    <w:rsid w:val="003900F0"/>
    <w:rsid w:val="00396B31"/>
    <w:rsid w:val="00397EE8"/>
    <w:rsid w:val="003A1566"/>
    <w:rsid w:val="003A35F2"/>
    <w:rsid w:val="003A3ECD"/>
    <w:rsid w:val="003C03A6"/>
    <w:rsid w:val="003C1EB6"/>
    <w:rsid w:val="003C3629"/>
    <w:rsid w:val="003C5C31"/>
    <w:rsid w:val="003D327C"/>
    <w:rsid w:val="003E3E62"/>
    <w:rsid w:val="003E56DC"/>
    <w:rsid w:val="003F5192"/>
    <w:rsid w:val="00414FD3"/>
    <w:rsid w:val="00422E79"/>
    <w:rsid w:val="00432DC3"/>
    <w:rsid w:val="0044454F"/>
    <w:rsid w:val="00444B72"/>
    <w:rsid w:val="004476BE"/>
    <w:rsid w:val="004561D9"/>
    <w:rsid w:val="004655F5"/>
    <w:rsid w:val="0047049A"/>
    <w:rsid w:val="00471585"/>
    <w:rsid w:val="00472A9E"/>
    <w:rsid w:val="004841E5"/>
    <w:rsid w:val="00492DD1"/>
    <w:rsid w:val="004958BA"/>
    <w:rsid w:val="004A401A"/>
    <w:rsid w:val="004A71FA"/>
    <w:rsid w:val="004A7613"/>
    <w:rsid w:val="004A7F0E"/>
    <w:rsid w:val="004B1ADB"/>
    <w:rsid w:val="004C325A"/>
    <w:rsid w:val="004C400B"/>
    <w:rsid w:val="004C4AC4"/>
    <w:rsid w:val="004C7050"/>
    <w:rsid w:val="004D19CA"/>
    <w:rsid w:val="004D593F"/>
    <w:rsid w:val="004D7914"/>
    <w:rsid w:val="004F0910"/>
    <w:rsid w:val="004F0B96"/>
    <w:rsid w:val="004F0ED8"/>
    <w:rsid w:val="004F2065"/>
    <w:rsid w:val="004F4D3A"/>
    <w:rsid w:val="00501CA0"/>
    <w:rsid w:val="00513402"/>
    <w:rsid w:val="005139F6"/>
    <w:rsid w:val="00513FD2"/>
    <w:rsid w:val="00514431"/>
    <w:rsid w:val="00521611"/>
    <w:rsid w:val="00522770"/>
    <w:rsid w:val="00524D3F"/>
    <w:rsid w:val="00530D7E"/>
    <w:rsid w:val="00543DDF"/>
    <w:rsid w:val="00555AD2"/>
    <w:rsid w:val="00557FD5"/>
    <w:rsid w:val="00561EF0"/>
    <w:rsid w:val="005708CA"/>
    <w:rsid w:val="0057280D"/>
    <w:rsid w:val="00577297"/>
    <w:rsid w:val="0057731D"/>
    <w:rsid w:val="00581728"/>
    <w:rsid w:val="0058324A"/>
    <w:rsid w:val="0058538B"/>
    <w:rsid w:val="005933A3"/>
    <w:rsid w:val="00596F01"/>
    <w:rsid w:val="005A46B3"/>
    <w:rsid w:val="005B2DD1"/>
    <w:rsid w:val="005B3366"/>
    <w:rsid w:val="005D06D9"/>
    <w:rsid w:val="005D275E"/>
    <w:rsid w:val="005D2D2D"/>
    <w:rsid w:val="005D317D"/>
    <w:rsid w:val="005D4917"/>
    <w:rsid w:val="005E6B0D"/>
    <w:rsid w:val="00600CA2"/>
    <w:rsid w:val="0060287B"/>
    <w:rsid w:val="00604D08"/>
    <w:rsid w:val="00610D7F"/>
    <w:rsid w:val="00611D6B"/>
    <w:rsid w:val="006120CB"/>
    <w:rsid w:val="006120D4"/>
    <w:rsid w:val="00621162"/>
    <w:rsid w:val="006300F4"/>
    <w:rsid w:val="0063223B"/>
    <w:rsid w:val="00632DC7"/>
    <w:rsid w:val="00641355"/>
    <w:rsid w:val="00644DFE"/>
    <w:rsid w:val="00646FAF"/>
    <w:rsid w:val="00647409"/>
    <w:rsid w:val="00650958"/>
    <w:rsid w:val="006615AD"/>
    <w:rsid w:val="0066194F"/>
    <w:rsid w:val="00662649"/>
    <w:rsid w:val="00662C63"/>
    <w:rsid w:val="006643CC"/>
    <w:rsid w:val="00664785"/>
    <w:rsid w:val="00673420"/>
    <w:rsid w:val="0067378B"/>
    <w:rsid w:val="006839A5"/>
    <w:rsid w:val="00694216"/>
    <w:rsid w:val="00697F22"/>
    <w:rsid w:val="006A4E9F"/>
    <w:rsid w:val="006B6134"/>
    <w:rsid w:val="006C5A71"/>
    <w:rsid w:val="006E454C"/>
    <w:rsid w:val="006F4DA9"/>
    <w:rsid w:val="00700EFD"/>
    <w:rsid w:val="00704C36"/>
    <w:rsid w:val="00712A29"/>
    <w:rsid w:val="007167C7"/>
    <w:rsid w:val="00717204"/>
    <w:rsid w:val="0072113B"/>
    <w:rsid w:val="00721A47"/>
    <w:rsid w:val="007224CE"/>
    <w:rsid w:val="007228FD"/>
    <w:rsid w:val="007308ED"/>
    <w:rsid w:val="00735658"/>
    <w:rsid w:val="00742969"/>
    <w:rsid w:val="00745CAF"/>
    <w:rsid w:val="00756A78"/>
    <w:rsid w:val="007727F8"/>
    <w:rsid w:val="00775CC5"/>
    <w:rsid w:val="00777138"/>
    <w:rsid w:val="00783B62"/>
    <w:rsid w:val="007A45BE"/>
    <w:rsid w:val="007B0908"/>
    <w:rsid w:val="007B2961"/>
    <w:rsid w:val="007B7D72"/>
    <w:rsid w:val="007C5858"/>
    <w:rsid w:val="007C5EFE"/>
    <w:rsid w:val="007C7852"/>
    <w:rsid w:val="007E7A74"/>
    <w:rsid w:val="007F49B4"/>
    <w:rsid w:val="007F6973"/>
    <w:rsid w:val="00803B27"/>
    <w:rsid w:val="00816D58"/>
    <w:rsid w:val="00823524"/>
    <w:rsid w:val="00824194"/>
    <w:rsid w:val="008265D0"/>
    <w:rsid w:val="00826C8E"/>
    <w:rsid w:val="0083668E"/>
    <w:rsid w:val="008367EF"/>
    <w:rsid w:val="00853B1B"/>
    <w:rsid w:val="00854EC5"/>
    <w:rsid w:val="00856D94"/>
    <w:rsid w:val="00857541"/>
    <w:rsid w:val="008619E7"/>
    <w:rsid w:val="00866CBC"/>
    <w:rsid w:val="00872FBA"/>
    <w:rsid w:val="00876399"/>
    <w:rsid w:val="00882B48"/>
    <w:rsid w:val="008831BF"/>
    <w:rsid w:val="00893BA6"/>
    <w:rsid w:val="00897E9F"/>
    <w:rsid w:val="008A30AA"/>
    <w:rsid w:val="008A5E14"/>
    <w:rsid w:val="008B7131"/>
    <w:rsid w:val="008C458D"/>
    <w:rsid w:val="008D1AE2"/>
    <w:rsid w:val="008E3EB2"/>
    <w:rsid w:val="008E3EE6"/>
    <w:rsid w:val="008E77BC"/>
    <w:rsid w:val="009026B3"/>
    <w:rsid w:val="0091259A"/>
    <w:rsid w:val="009170E5"/>
    <w:rsid w:val="00922456"/>
    <w:rsid w:val="009316CA"/>
    <w:rsid w:val="009319A7"/>
    <w:rsid w:val="00937A56"/>
    <w:rsid w:val="0094130B"/>
    <w:rsid w:val="00943FE7"/>
    <w:rsid w:val="00946FAD"/>
    <w:rsid w:val="0095088C"/>
    <w:rsid w:val="00951796"/>
    <w:rsid w:val="00963DC2"/>
    <w:rsid w:val="00971409"/>
    <w:rsid w:val="00972C29"/>
    <w:rsid w:val="00974BD6"/>
    <w:rsid w:val="00985703"/>
    <w:rsid w:val="00991321"/>
    <w:rsid w:val="0099466E"/>
    <w:rsid w:val="009A7A8A"/>
    <w:rsid w:val="009B334B"/>
    <w:rsid w:val="009B7512"/>
    <w:rsid w:val="009C1C49"/>
    <w:rsid w:val="009C29A9"/>
    <w:rsid w:val="009C5E01"/>
    <w:rsid w:val="009C6C10"/>
    <w:rsid w:val="009C74D8"/>
    <w:rsid w:val="009E2749"/>
    <w:rsid w:val="009E533E"/>
    <w:rsid w:val="009E669C"/>
    <w:rsid w:val="009F0E2E"/>
    <w:rsid w:val="009F3F01"/>
    <w:rsid w:val="009F400F"/>
    <w:rsid w:val="00A07496"/>
    <w:rsid w:val="00A135FE"/>
    <w:rsid w:val="00A13C8B"/>
    <w:rsid w:val="00A168C7"/>
    <w:rsid w:val="00A24853"/>
    <w:rsid w:val="00A252BF"/>
    <w:rsid w:val="00A26A42"/>
    <w:rsid w:val="00A273BA"/>
    <w:rsid w:val="00A279E9"/>
    <w:rsid w:val="00A32796"/>
    <w:rsid w:val="00A33036"/>
    <w:rsid w:val="00A35C82"/>
    <w:rsid w:val="00A54508"/>
    <w:rsid w:val="00A6232E"/>
    <w:rsid w:val="00A64B49"/>
    <w:rsid w:val="00A66FA5"/>
    <w:rsid w:val="00A761A8"/>
    <w:rsid w:val="00A8110F"/>
    <w:rsid w:val="00A868A4"/>
    <w:rsid w:val="00A90C32"/>
    <w:rsid w:val="00A9158E"/>
    <w:rsid w:val="00AC10EA"/>
    <w:rsid w:val="00AC27D7"/>
    <w:rsid w:val="00AD1299"/>
    <w:rsid w:val="00AD51D7"/>
    <w:rsid w:val="00AD7F21"/>
    <w:rsid w:val="00AF4CB6"/>
    <w:rsid w:val="00B069F1"/>
    <w:rsid w:val="00B11B98"/>
    <w:rsid w:val="00B12367"/>
    <w:rsid w:val="00B14EC5"/>
    <w:rsid w:val="00B26388"/>
    <w:rsid w:val="00B27B5D"/>
    <w:rsid w:val="00B27DEF"/>
    <w:rsid w:val="00B3497F"/>
    <w:rsid w:val="00B42170"/>
    <w:rsid w:val="00B46803"/>
    <w:rsid w:val="00B5314B"/>
    <w:rsid w:val="00B57396"/>
    <w:rsid w:val="00B574E3"/>
    <w:rsid w:val="00B61EC3"/>
    <w:rsid w:val="00B6439D"/>
    <w:rsid w:val="00B66ACD"/>
    <w:rsid w:val="00B915EB"/>
    <w:rsid w:val="00B930C0"/>
    <w:rsid w:val="00B94F63"/>
    <w:rsid w:val="00B97F44"/>
    <w:rsid w:val="00BA7369"/>
    <w:rsid w:val="00BB05A0"/>
    <w:rsid w:val="00BB4291"/>
    <w:rsid w:val="00BB487B"/>
    <w:rsid w:val="00BC337E"/>
    <w:rsid w:val="00BD4248"/>
    <w:rsid w:val="00BE0959"/>
    <w:rsid w:val="00BE4368"/>
    <w:rsid w:val="00BE53C7"/>
    <w:rsid w:val="00BF06E1"/>
    <w:rsid w:val="00BF2472"/>
    <w:rsid w:val="00BF3177"/>
    <w:rsid w:val="00BF7918"/>
    <w:rsid w:val="00C00885"/>
    <w:rsid w:val="00C0394C"/>
    <w:rsid w:val="00C17C98"/>
    <w:rsid w:val="00C2421E"/>
    <w:rsid w:val="00C24A6C"/>
    <w:rsid w:val="00C25665"/>
    <w:rsid w:val="00C2711D"/>
    <w:rsid w:val="00C32084"/>
    <w:rsid w:val="00C356C2"/>
    <w:rsid w:val="00C464BA"/>
    <w:rsid w:val="00C502BF"/>
    <w:rsid w:val="00C512B7"/>
    <w:rsid w:val="00C54C85"/>
    <w:rsid w:val="00C560C7"/>
    <w:rsid w:val="00C64210"/>
    <w:rsid w:val="00C67FD7"/>
    <w:rsid w:val="00C75E3A"/>
    <w:rsid w:val="00C8025D"/>
    <w:rsid w:val="00C86FC0"/>
    <w:rsid w:val="00C87286"/>
    <w:rsid w:val="00C933B8"/>
    <w:rsid w:val="00C936A7"/>
    <w:rsid w:val="00C9489D"/>
    <w:rsid w:val="00CA3626"/>
    <w:rsid w:val="00CA658D"/>
    <w:rsid w:val="00CC2A14"/>
    <w:rsid w:val="00CD16AE"/>
    <w:rsid w:val="00CD72A4"/>
    <w:rsid w:val="00CE0BD4"/>
    <w:rsid w:val="00CE41D3"/>
    <w:rsid w:val="00CF0B41"/>
    <w:rsid w:val="00D0162A"/>
    <w:rsid w:val="00D021C8"/>
    <w:rsid w:val="00D156C2"/>
    <w:rsid w:val="00D22E1A"/>
    <w:rsid w:val="00D24AC3"/>
    <w:rsid w:val="00D300A5"/>
    <w:rsid w:val="00D3444A"/>
    <w:rsid w:val="00D55108"/>
    <w:rsid w:val="00D56352"/>
    <w:rsid w:val="00D62232"/>
    <w:rsid w:val="00D63B2A"/>
    <w:rsid w:val="00D6760C"/>
    <w:rsid w:val="00D75539"/>
    <w:rsid w:val="00D757BB"/>
    <w:rsid w:val="00D7649D"/>
    <w:rsid w:val="00D77B59"/>
    <w:rsid w:val="00D802A4"/>
    <w:rsid w:val="00D81264"/>
    <w:rsid w:val="00D824AD"/>
    <w:rsid w:val="00D83BD5"/>
    <w:rsid w:val="00D849D1"/>
    <w:rsid w:val="00D84E7A"/>
    <w:rsid w:val="00D91AAB"/>
    <w:rsid w:val="00DA217B"/>
    <w:rsid w:val="00DC40DA"/>
    <w:rsid w:val="00DC5C3A"/>
    <w:rsid w:val="00DC7486"/>
    <w:rsid w:val="00DD0F92"/>
    <w:rsid w:val="00DD2B43"/>
    <w:rsid w:val="00DE1EEA"/>
    <w:rsid w:val="00DE4CA3"/>
    <w:rsid w:val="00DE5D2B"/>
    <w:rsid w:val="00DE711C"/>
    <w:rsid w:val="00DF3F91"/>
    <w:rsid w:val="00E0101B"/>
    <w:rsid w:val="00E059D5"/>
    <w:rsid w:val="00E12DFA"/>
    <w:rsid w:val="00E21BB1"/>
    <w:rsid w:val="00E342AB"/>
    <w:rsid w:val="00E3641E"/>
    <w:rsid w:val="00E4053F"/>
    <w:rsid w:val="00E46D3B"/>
    <w:rsid w:val="00E47917"/>
    <w:rsid w:val="00E50F78"/>
    <w:rsid w:val="00E513AA"/>
    <w:rsid w:val="00E52D67"/>
    <w:rsid w:val="00E65424"/>
    <w:rsid w:val="00E72BF8"/>
    <w:rsid w:val="00E761C9"/>
    <w:rsid w:val="00E8480C"/>
    <w:rsid w:val="00E85B9B"/>
    <w:rsid w:val="00E8708D"/>
    <w:rsid w:val="00E92A72"/>
    <w:rsid w:val="00E94897"/>
    <w:rsid w:val="00EC0DA1"/>
    <w:rsid w:val="00EC5CF8"/>
    <w:rsid w:val="00ED012A"/>
    <w:rsid w:val="00EE306D"/>
    <w:rsid w:val="00EF449E"/>
    <w:rsid w:val="00EF49AC"/>
    <w:rsid w:val="00F012AF"/>
    <w:rsid w:val="00F039D5"/>
    <w:rsid w:val="00F045F3"/>
    <w:rsid w:val="00F12DA8"/>
    <w:rsid w:val="00F131B6"/>
    <w:rsid w:val="00F17341"/>
    <w:rsid w:val="00F264C1"/>
    <w:rsid w:val="00F270D4"/>
    <w:rsid w:val="00F27CF0"/>
    <w:rsid w:val="00F316F0"/>
    <w:rsid w:val="00F43437"/>
    <w:rsid w:val="00F52C23"/>
    <w:rsid w:val="00F54718"/>
    <w:rsid w:val="00F70417"/>
    <w:rsid w:val="00F721ED"/>
    <w:rsid w:val="00F72CB4"/>
    <w:rsid w:val="00F77C11"/>
    <w:rsid w:val="00F813D4"/>
    <w:rsid w:val="00F8293C"/>
    <w:rsid w:val="00F8379D"/>
    <w:rsid w:val="00F905D6"/>
    <w:rsid w:val="00F909A4"/>
    <w:rsid w:val="00FA5492"/>
    <w:rsid w:val="00FB2ADE"/>
    <w:rsid w:val="00FB632D"/>
    <w:rsid w:val="00FC580D"/>
    <w:rsid w:val="00FC6AC8"/>
    <w:rsid w:val="00FD1212"/>
    <w:rsid w:val="00FD54E9"/>
    <w:rsid w:val="00FD61F9"/>
    <w:rsid w:val="00FD7917"/>
    <w:rsid w:val="00FD7DBD"/>
    <w:rsid w:val="00FF1A19"/>
    <w:rsid w:val="00FF5DA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4BA"/>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73420"/>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47049A"/>
    <w:pPr>
      <w:ind w:left="720"/>
    </w:pPr>
  </w:style>
  <w:style w:type="paragraph" w:styleId="Header">
    <w:name w:val="header"/>
    <w:basedOn w:val="Normal"/>
    <w:link w:val="HeaderChar"/>
    <w:uiPriority w:val="99"/>
    <w:semiHidden/>
    <w:rsid w:val="00A252B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A252BF"/>
  </w:style>
  <w:style w:type="paragraph" w:styleId="Footer">
    <w:name w:val="footer"/>
    <w:basedOn w:val="Normal"/>
    <w:link w:val="FooterChar"/>
    <w:uiPriority w:val="99"/>
    <w:semiHidden/>
    <w:rsid w:val="00A252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A252BF"/>
  </w:style>
</w:styles>
</file>

<file path=word/webSettings.xml><?xml version="1.0" encoding="utf-8"?>
<w:webSettings xmlns:r="http://schemas.openxmlformats.org/officeDocument/2006/relationships" xmlns:w="http://schemas.openxmlformats.org/wordprocessingml/2006/main">
  <w:divs>
    <w:div w:id="436798672">
      <w:marLeft w:val="0"/>
      <w:marRight w:val="0"/>
      <w:marTop w:val="0"/>
      <w:marBottom w:val="0"/>
      <w:divBdr>
        <w:top w:val="none" w:sz="0" w:space="0" w:color="auto"/>
        <w:left w:val="none" w:sz="0" w:space="0" w:color="auto"/>
        <w:bottom w:val="none" w:sz="0" w:space="0" w:color="auto"/>
        <w:right w:val="none" w:sz="0" w:space="0" w:color="auto"/>
      </w:divBdr>
    </w:div>
    <w:div w:id="436798673">
      <w:marLeft w:val="0"/>
      <w:marRight w:val="0"/>
      <w:marTop w:val="0"/>
      <w:marBottom w:val="0"/>
      <w:divBdr>
        <w:top w:val="none" w:sz="0" w:space="0" w:color="auto"/>
        <w:left w:val="none" w:sz="0" w:space="0" w:color="auto"/>
        <w:bottom w:val="none" w:sz="0" w:space="0" w:color="auto"/>
        <w:right w:val="none" w:sz="0" w:space="0" w:color="auto"/>
      </w:divBdr>
    </w:div>
    <w:div w:id="4367986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1507</TotalTime>
  <Pages>2</Pages>
  <Words>745</Words>
  <Characters>4248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Anitha</dc:creator>
  <cp:keywords/>
  <dc:description/>
  <cp:lastModifiedBy>Satyanandam</cp:lastModifiedBy>
  <cp:revision>338</cp:revision>
  <cp:lastPrinted>2016-10-01T07:30:00Z</cp:lastPrinted>
  <dcterms:created xsi:type="dcterms:W3CDTF">2016-08-06T11:00:00Z</dcterms:created>
  <dcterms:modified xsi:type="dcterms:W3CDTF">2017-09-24T18:07:00Z</dcterms:modified>
</cp:coreProperties>
</file>